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4DB89858" w14:textId="217A025B" w:rsidR="000A239B" w:rsidRDefault="00F422D3" w:rsidP="000A239B">
      <w:pPr>
        <w:pStyle w:val="Titul2"/>
      </w:pPr>
      <w:r>
        <w:t xml:space="preserve">Název zakázky: </w:t>
      </w:r>
      <w:r w:rsidR="000A239B" w:rsidRPr="006D1F77">
        <w:t xml:space="preserve">„Modernizace traťového úseku Hradec Králové (mimo) - Týniště nad Orlicí (mimo)“ </w:t>
      </w:r>
      <w:r w:rsidR="00AB34E9">
        <w:t xml:space="preserve">- </w:t>
      </w:r>
      <w:r w:rsidR="000A239B" w:rsidRPr="006D1F77">
        <w:t>ENERGETIKA</w:t>
      </w:r>
    </w:p>
    <w:p w14:paraId="6385626D" w14:textId="3DB952D1" w:rsidR="00F422D3" w:rsidRDefault="00F422D3" w:rsidP="00B42F40">
      <w:pPr>
        <w:pStyle w:val="SoDTitul2"/>
      </w:pPr>
    </w:p>
    <w:p w14:paraId="0F1DD55B" w14:textId="77777777" w:rsidR="00F422D3" w:rsidRPr="000A239B" w:rsidRDefault="00F422D3" w:rsidP="00003F09">
      <w:pPr>
        <w:pStyle w:val="SoDNadpisbezsl1-2"/>
      </w:pPr>
      <w:r w:rsidRPr="00B42F40">
        <w:t xml:space="preserve">Smluvní </w:t>
      </w:r>
      <w:r w:rsidRPr="000A239B">
        <w:t>strany:</w:t>
      </w:r>
    </w:p>
    <w:p w14:paraId="068EAACD" w14:textId="77777777" w:rsidR="00F422D3" w:rsidRPr="000A239B" w:rsidRDefault="00F422D3" w:rsidP="00B42F40">
      <w:pPr>
        <w:pStyle w:val="SoDTextbezodsazen"/>
        <w:spacing w:after="0"/>
        <w:rPr>
          <w:b/>
        </w:rPr>
      </w:pPr>
      <w:r w:rsidRPr="000A239B">
        <w:rPr>
          <w:b/>
        </w:rPr>
        <w:t>Správa</w:t>
      </w:r>
      <w:r w:rsidR="006F5E06" w:rsidRPr="000A239B">
        <w:rPr>
          <w:b/>
        </w:rPr>
        <w:t xml:space="preserve"> železnic</w:t>
      </w:r>
      <w:r w:rsidRPr="000A239B">
        <w:rPr>
          <w:b/>
        </w:rPr>
        <w:t>, státní organizace</w:t>
      </w:r>
    </w:p>
    <w:p w14:paraId="2A3B2A6E" w14:textId="77777777" w:rsidR="00F422D3" w:rsidRPr="000A239B" w:rsidRDefault="00F422D3" w:rsidP="00B42F40">
      <w:pPr>
        <w:pStyle w:val="SoDTextbezodsazen"/>
        <w:spacing w:after="0"/>
      </w:pPr>
      <w:r w:rsidRPr="000A239B">
        <w:t xml:space="preserve">se sídlem: Dlážděná 1003/7, 110 00 Praha 1 - Nové Město </w:t>
      </w:r>
    </w:p>
    <w:p w14:paraId="3AD77B07" w14:textId="77777777" w:rsidR="00F422D3" w:rsidRPr="000A239B" w:rsidRDefault="00F422D3" w:rsidP="00B42F40">
      <w:pPr>
        <w:pStyle w:val="SoDTextbezodsazen"/>
        <w:spacing w:after="0"/>
      </w:pPr>
      <w:r w:rsidRPr="000A239B">
        <w:t>IČO: 70994234 DIČ: CZ70994234</w:t>
      </w:r>
    </w:p>
    <w:p w14:paraId="779796CD" w14:textId="77777777" w:rsidR="00F422D3" w:rsidRPr="000A239B" w:rsidRDefault="00F422D3" w:rsidP="00B42F40">
      <w:pPr>
        <w:pStyle w:val="SoDTextbezodsazen"/>
        <w:spacing w:after="0"/>
      </w:pPr>
      <w:r w:rsidRPr="000A239B">
        <w:t>zapsaná v obchodním rejstříku vedeném Městským soudem v Praze,</w:t>
      </w:r>
    </w:p>
    <w:p w14:paraId="0D813FD2" w14:textId="77777777" w:rsidR="00F422D3" w:rsidRPr="000A239B" w:rsidRDefault="00F422D3" w:rsidP="00B42F40">
      <w:pPr>
        <w:pStyle w:val="SoDTextbezodsazen"/>
        <w:spacing w:after="0"/>
      </w:pPr>
      <w:r w:rsidRPr="000A239B">
        <w:t>spisová značka A 48384</w:t>
      </w:r>
    </w:p>
    <w:p w14:paraId="327A0CD1" w14:textId="1095634D" w:rsidR="00F422D3" w:rsidRPr="000A239B" w:rsidRDefault="00F422D3" w:rsidP="00B42F40">
      <w:pPr>
        <w:pStyle w:val="SoDTextbezodsazen"/>
        <w:spacing w:after="0"/>
      </w:pPr>
      <w:r w:rsidRPr="000A239B">
        <w:t>zastoupena:</w:t>
      </w:r>
      <w:r w:rsidR="00B30B3C" w:rsidRPr="000A239B">
        <w:t xml:space="preserve"> Ing. Karlem Švejdou, MBA</w:t>
      </w:r>
      <w:r w:rsidRPr="000A239B">
        <w:t xml:space="preserve">, náměstkem GŘ pro modernizaci dráhy </w:t>
      </w:r>
    </w:p>
    <w:p w14:paraId="0F4A8A3E" w14:textId="4E0F2A55" w:rsidR="00F422D3" w:rsidRDefault="00F422D3" w:rsidP="00B42F40">
      <w:pPr>
        <w:pStyle w:val="SoDTextbezodsazen"/>
      </w:pPr>
      <w:r w:rsidRPr="000A239B">
        <w:t xml:space="preserve">na základě Pověření č. </w:t>
      </w:r>
      <w:r w:rsidR="00B30B3C" w:rsidRPr="000A239B">
        <w:t>3892 ze dne 29. 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0DDAA91F" w14:textId="77777777" w:rsidR="000A239B" w:rsidRDefault="000A239B" w:rsidP="00B42F40">
      <w:pPr>
        <w:pStyle w:val="SoDTextbezodsazen"/>
      </w:pPr>
      <w:r w:rsidRPr="00434C61">
        <w:t>Stavební správa východ, Nerudova 1, 779 00 Olomouc</w:t>
      </w:r>
      <w:r>
        <w:t xml:space="preserve"> </w:t>
      </w:r>
    </w:p>
    <w:p w14:paraId="2E08C4E4" w14:textId="1883A842"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34E745E0" w:rsidR="00F422D3" w:rsidRDefault="00F422D3" w:rsidP="00B42F40">
      <w:pPr>
        <w:pStyle w:val="SoDTextbezodsazen"/>
      </w:pPr>
      <w:r>
        <w:t xml:space="preserve">ISPROFOND: </w:t>
      </w:r>
      <w:r w:rsidR="000A239B" w:rsidRPr="009C30B3">
        <w:t>5523520015</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0563CAA4" w14:textId="37B2EE0A" w:rsidR="00C237F5" w:rsidRDefault="00C237F5" w:rsidP="00C237F5">
      <w:pPr>
        <w:pStyle w:val="SoDTextbezodsazen"/>
      </w:pPr>
      <w:r>
        <w:t xml:space="preserve">Objednatel realizuje stavbu </w:t>
      </w:r>
      <w:r w:rsidR="00F76EAF" w:rsidRPr="00F76EAF">
        <w:t>„Modernizace traťového úseku Hradec Králové (mimo) - Týniště nad Orlicí (mimo)“</w:t>
      </w:r>
      <w:r w:rsidR="006345E3">
        <w:t xml:space="preserve"> </w:t>
      </w:r>
      <w:r w:rsidR="00482CC4">
        <w:t xml:space="preserve">(dále jen „Investiční akce“) </w:t>
      </w:r>
      <w:r>
        <w:t xml:space="preserve">formou souběžně probíhajících zakázek </w:t>
      </w:r>
      <w:r w:rsidR="006345E3">
        <w:t xml:space="preserve"> </w:t>
      </w:r>
      <w:r>
        <w:t>pod názvem</w:t>
      </w:r>
      <w:r w:rsidRPr="005444EF">
        <w:t xml:space="preserve">: </w:t>
      </w:r>
      <w:r w:rsidR="004235F3" w:rsidRPr="005444EF">
        <w:t>„Modernizace traťového úseku Hradec Králové (mimo) - Týniště nad Orlicí (mimo)“</w:t>
      </w:r>
      <w:r w:rsidR="002F5624">
        <w:t xml:space="preserve">- </w:t>
      </w:r>
      <w:r w:rsidR="004235F3" w:rsidRPr="005444EF">
        <w:t xml:space="preserve"> INFRASTRUKTURA, „Modernizace traťového úseku Hradec Králové (mimo) - Týniště nad Orli</w:t>
      </w:r>
      <w:r w:rsidR="004235F3" w:rsidRPr="00B32A14">
        <w:t>cí (mimo)</w:t>
      </w:r>
      <w:r w:rsidR="002F5624">
        <w:t xml:space="preserve">“ - </w:t>
      </w:r>
      <w:r w:rsidR="004235F3" w:rsidRPr="001C30D2">
        <w:t>ENERGETIKA</w:t>
      </w:r>
      <w:r w:rsidR="004235F3" w:rsidRPr="00B32A14">
        <w:t>, „Modernizace traťového úseku Hradec Králové (mimo) - Týniště nad Orlicí (mimo)</w:t>
      </w:r>
      <w:r w:rsidR="002F5624">
        <w:t>“</w:t>
      </w:r>
      <w:r w:rsidR="004235F3">
        <w:t xml:space="preserve"> </w:t>
      </w:r>
      <w:r w:rsidR="002F5624">
        <w:t>-</w:t>
      </w:r>
      <w:r w:rsidR="004235F3" w:rsidRPr="001C30D2">
        <w:t>ZABEZPEČOVACÍ A SDĚLOVACÍ ZAŘÍZENÍ</w:t>
      </w:r>
      <w:r w:rsidR="004235F3" w:rsidRPr="00B32A14">
        <w:t xml:space="preserve"> a „Modernizace traťového úseku odb. Kanín - Chlumec nad Cidlinou (včetně)“ - vybavení nového sálu CDP Praha</w:t>
      </w:r>
      <w:r w:rsidR="004235F3">
        <w:t>.</w:t>
      </w:r>
    </w:p>
    <w:p w14:paraId="3E4F73B9" w14:textId="77777777" w:rsidR="00625BCA" w:rsidRDefault="00625BCA" w:rsidP="00625BCA">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06F113D8" w:rsidR="00F422D3" w:rsidRDefault="00F422D3" w:rsidP="00B42F40">
      <w:pPr>
        <w:pStyle w:val="SoDTextbezodsazen"/>
      </w:pPr>
      <w:r w:rsidRPr="00B42F40">
        <w:t xml:space="preserve">Objednatel si přeje, aby Dílo </w:t>
      </w:r>
      <w:r w:rsidR="00482CC4" w:rsidRPr="00B32A14">
        <w:t>„Modernizace traťového úseku Hradec Králové (mimo) - Týniště nad Orlicí (mimo)</w:t>
      </w:r>
      <w:r w:rsidR="002F5624">
        <w:t>“ -</w:t>
      </w:r>
      <w:r w:rsidR="00482CC4" w:rsidRPr="00B32A14">
        <w:t xml:space="preserve"> </w:t>
      </w:r>
      <w:r w:rsidR="00482CC4" w:rsidRPr="001C30D2">
        <w:t>ENERGETIKA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0366B2E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AC08E2">
        <w:br/>
      </w:r>
      <w:r w:rsidR="00D453DF" w:rsidRPr="00CA1B64">
        <w:t>č</w:t>
      </w:r>
      <w:r w:rsidR="00AC08E2">
        <w:t xml:space="preserve">. </w:t>
      </w:r>
      <w:r w:rsidR="00D453DF" w:rsidRPr="00CA1B64">
        <w:t>j.</w:t>
      </w:r>
      <w:r w:rsidR="00AC383E" w:rsidRPr="00CA1B64">
        <w:t>: </w:t>
      </w:r>
      <w:r w:rsidR="00332829">
        <w:t>MD-52212/2024/910/3 ze dne 17. 12. 2024</w:t>
      </w:r>
      <w:r w:rsidR="000D37E2" w:rsidRPr="005925DB">
        <w:t>,</w:t>
      </w:r>
    </w:p>
    <w:p w14:paraId="3FAECBD3" w14:textId="1E3277EE" w:rsidR="00F422D3" w:rsidRPr="0045180B" w:rsidRDefault="00F422D3" w:rsidP="005456EC">
      <w:pPr>
        <w:pStyle w:val="SoDslseznam-2"/>
      </w:pPr>
      <w:r w:rsidRPr="00C50C28">
        <w:t>Technická specifikace</w:t>
      </w:r>
      <w:r w:rsidR="007A0E0E">
        <w:t xml:space="preserve"> </w:t>
      </w:r>
      <w:r w:rsidR="007A0E0E" w:rsidRPr="0045180B">
        <w:t>(VTP</w:t>
      </w:r>
      <w:r w:rsidR="00CC5BEB">
        <w:t>/</w:t>
      </w:r>
      <w:r w:rsidR="00482CC4" w:rsidRPr="0068204C">
        <w:t>/R-F/17/25, ZTP</w:t>
      </w:r>
      <w:r w:rsidR="00482CC4">
        <w:t xml:space="preserve"> Zhotovení stavby </w:t>
      </w:r>
      <w:r w:rsidR="00482CC4" w:rsidRPr="00216E94">
        <w:t xml:space="preserve">„Modernizace </w:t>
      </w:r>
      <w:r w:rsidR="00482CC4" w:rsidRPr="0045676B">
        <w:t xml:space="preserve">traťového úseku Hradec Králové (mimo) - Týniště nad Orlicí (mimo)“ – </w:t>
      </w:r>
      <w:r w:rsidR="005456EC" w:rsidRPr="005456EC">
        <w:t>ENERGETIKA</w:t>
      </w:r>
      <w:r w:rsidR="00482CC4" w:rsidRPr="0045676B">
        <w:t xml:space="preserve"> ze dne </w:t>
      </w:r>
      <w:r w:rsidR="00482CC4">
        <w:t>29. 6</w:t>
      </w:r>
      <w:r w:rsidR="00482CC4" w:rsidRPr="0045676B">
        <w:t>. 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0F8CB94E" w:rsidR="00F422D3" w:rsidRDefault="00F422D3" w:rsidP="005456EC">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9DF59C9" w:rsidR="00AC41C6" w:rsidRPr="002C6663" w:rsidRDefault="00AC41C6" w:rsidP="00130E1B">
      <w:pPr>
        <w:pStyle w:val="SoDslseznam-3"/>
      </w:pPr>
      <w:r w:rsidRPr="002C6663">
        <w:t xml:space="preserve">Metodika pro časové řízení u stavebních zakázek podle Smluvních podmínek FIDIC </w:t>
      </w:r>
      <w:r w:rsidR="00130E1B" w:rsidRPr="00130E1B">
        <w:t>(2.vydání, říjen 2025) schváleno Ministerstvem dopravy dne 25.11.2025</w:t>
      </w:r>
      <w:r w:rsidR="000A2358">
        <w:t>,</w:t>
      </w:r>
    </w:p>
    <w:p w14:paraId="1223F420" w14:textId="77777777" w:rsidR="00AC41C6" w:rsidRDefault="00AC41C6" w:rsidP="00F54F3E">
      <w:pPr>
        <w:pStyle w:val="SoDslseznam-3"/>
      </w:pPr>
      <w:r w:rsidRPr="002C6663">
        <w:lastRenderedPageBreak/>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03780693" w:rsidR="00B84CEE" w:rsidRDefault="00832B7C" w:rsidP="00832B7C">
      <w:pPr>
        <w:pStyle w:val="SoDslseznam-3"/>
      </w:pPr>
      <w:r w:rsidRPr="00832B7C">
        <w:t>Metodika měření pro účely článku 12 Červené knihy FIDIC (II. vydání, 06/2026) – schváleno Ministerstvem dopravy dne 19.6.2026</w:t>
      </w:r>
      <w:r w:rsidR="00A11A87">
        <w:t>,</w:t>
      </w:r>
    </w:p>
    <w:p w14:paraId="5DA7797F" w14:textId="77777777"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E73A2F" w:rsidRDefault="002D7BAE" w:rsidP="00E73A2F">
      <w:pPr>
        <w:pStyle w:val="SoDslseznam-1"/>
      </w:pPr>
      <w:r w:rsidRPr="00E73A2F">
        <w:t xml:space="preserve">Sociálně a environmentálně odpovědné </w:t>
      </w:r>
      <w:r w:rsidRPr="00AD3CAE">
        <w:t>zadávání</w:t>
      </w:r>
      <w:r w:rsidR="00143682" w:rsidRPr="00AD3CAE">
        <w:t>, inovace</w:t>
      </w:r>
      <w:r w:rsidR="00222886" w:rsidRPr="00E73A2F">
        <w:t xml:space="preserve"> </w:t>
      </w:r>
    </w:p>
    <w:p w14:paraId="72D06A40" w14:textId="00CB5EC0"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w:t>
      </w:r>
      <w:r w:rsidR="00AC08E2">
        <w:t xml:space="preserve"> </w:t>
      </w:r>
      <w:r w:rsidR="00C74AE9" w:rsidRPr="002C6663">
        <w:t>134/2016 Sb., o zadá</w:t>
      </w:r>
      <w:r w:rsidR="009178EF" w:rsidRPr="002C6663">
        <w:t>vání veřejných zakázek (dále jen</w:t>
      </w:r>
      <w:r w:rsidR="00C74AE9" w:rsidRPr="002C6663">
        <w:t xml:space="preserve"> </w:t>
      </w:r>
      <w:r w:rsidR="00AC08E2">
        <w:t>„</w:t>
      </w:r>
      <w:r w:rsidR="00C74AE9" w:rsidRPr="002C6663">
        <w:t>ZZVZ</w:t>
      </w:r>
      <w:r w:rsidR="00AC08E2">
        <w:t>“</w:t>
      </w:r>
      <w:r w:rsidR="00C74AE9" w:rsidRPr="002C6663">
        <w:t>).</w:t>
      </w:r>
    </w:p>
    <w:p w14:paraId="4088FF61" w14:textId="77777777" w:rsidR="00C81A30" w:rsidRPr="003119D1" w:rsidRDefault="00C74AE9" w:rsidP="005925DB">
      <w:pPr>
        <w:pStyle w:val="SoDTextbezslovn"/>
      </w:pPr>
      <w:r w:rsidRPr="003119D1">
        <w:t>V rámci plnění Díla jde o dále uvedené požadavky:</w:t>
      </w:r>
    </w:p>
    <w:p w14:paraId="62B9F5E4" w14:textId="77777777" w:rsidR="00C74AE9" w:rsidRPr="003119D1" w:rsidRDefault="00C74AE9" w:rsidP="002C03C9">
      <w:pPr>
        <w:pStyle w:val="SoDodraka-1"/>
      </w:pPr>
      <w:r w:rsidRPr="003119D1">
        <w:t>rovnocenné platební podmínky v rámci dodavatelského řetězce,</w:t>
      </w:r>
    </w:p>
    <w:p w14:paraId="131B1AE0" w14:textId="77777777" w:rsidR="00C74AE9" w:rsidRPr="003119D1" w:rsidRDefault="00C74AE9" w:rsidP="002C03C9">
      <w:pPr>
        <w:pStyle w:val="SoDodraka-1"/>
      </w:pPr>
      <w:r w:rsidRPr="003119D1">
        <w:t>jednání vedená primárně distančním způsobem,</w:t>
      </w:r>
    </w:p>
    <w:p w14:paraId="11E2BE32" w14:textId="6476ABCC" w:rsidR="00C74AE9" w:rsidRPr="003119D1" w:rsidRDefault="00C74AE9" w:rsidP="00867ED8">
      <w:pPr>
        <w:pStyle w:val="SoDodraka-1"/>
        <w:rPr>
          <w:i/>
          <w:color w:val="00B050"/>
        </w:rPr>
      </w:pPr>
      <w:r w:rsidRPr="003119D1">
        <w:t>studentské exkurze</w:t>
      </w:r>
      <w:r w:rsidR="00867ED8" w:rsidRPr="003119D1">
        <w:t xml:space="preserve">, </w:t>
      </w:r>
    </w:p>
    <w:p w14:paraId="276F9953" w14:textId="7FF2D6B7" w:rsidR="00495B1B" w:rsidRPr="003119D1" w:rsidRDefault="00495B1B" w:rsidP="00495B1B">
      <w:pPr>
        <w:pStyle w:val="SoDodraka-1"/>
        <w:rPr>
          <w:i/>
          <w:color w:val="00B050"/>
        </w:rPr>
      </w:pPr>
      <w:r w:rsidRPr="003119D1">
        <w:t xml:space="preserve">majetkoprávní vypořádání v majetkoprávní aplikaci, </w:t>
      </w:r>
    </w:p>
    <w:p w14:paraId="7F59D1BA" w14:textId="77777777" w:rsidR="00E73A2F" w:rsidRPr="003119D1" w:rsidRDefault="00FE2EF5" w:rsidP="002C03C9">
      <w:pPr>
        <w:pStyle w:val="SoDodraka-1"/>
      </w:pPr>
      <w:r w:rsidRPr="003119D1">
        <w:t>využití metody BIM jako souhrnu všech dokumentů zahrnujících grafické a negrafické informace vztahující se k Dílu, v digitální podobě pořízených prostřednictvím systémů a</w:t>
      </w:r>
      <w:r w:rsidR="00EA056C" w:rsidRPr="003119D1">
        <w:t> </w:t>
      </w:r>
      <w:r w:rsidRPr="003119D1">
        <w:t xml:space="preserve">dalších softwarových nástrojů, organizovaných tak, aby reprezentovaly předmět Díla. </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227FE63C" w:rsidR="00F422D3" w:rsidRDefault="00F422D3" w:rsidP="00F54F3E">
      <w:pPr>
        <w:pStyle w:val="SoDslseznam-1"/>
      </w:pPr>
      <w:r w:rsidRPr="00C50C28">
        <w:t xml:space="preserve">Objednatel prohlašuje, že je ve vztahu k přijatým plněním v rozsahu předmětu Díla, týkajícího se výstavby, oprav a rekonstrukce železniční infrastruktury (zatříděných dle </w:t>
      </w:r>
      <w:r w:rsidRPr="00C50C28">
        <w:lastRenderedPageBreak/>
        <w:t xml:space="preserve">klasifikace produkce CZ-CPA pod kódy č. 41-43) na území České republiky, u nichž je mezi plátci v tuzemsku uplatňován režim přenesení daňové povinnosti dle § 92a zákona </w:t>
      </w:r>
      <w:r w:rsidR="00AC08E2">
        <w:br/>
      </w:r>
      <w:r w:rsidRPr="00C50C28">
        <w:t>č.</w:t>
      </w:r>
      <w:r w:rsidR="00AC08E2">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15AEB94C" w14:textId="6AD8CA26" w:rsidR="006E2D9B" w:rsidRPr="003119D1" w:rsidRDefault="003119D1" w:rsidP="00D85020">
      <w:pPr>
        <w:pStyle w:val="SoDslseznam-1"/>
        <w:rPr>
          <w:color w:val="00B050"/>
          <w:szCs w:val="18"/>
        </w:rPr>
      </w:pPr>
      <w:r>
        <w:t>NEOBSAZENO</w:t>
      </w:r>
      <w:r w:rsidRPr="00C50C28">
        <w:t xml:space="preserve"> </w:t>
      </w:r>
      <w:r>
        <w:t xml:space="preserve"> </w:t>
      </w:r>
    </w:p>
    <w:p w14:paraId="482A804F" w14:textId="7884386D" w:rsidR="00F422D3" w:rsidRDefault="00F422D3" w:rsidP="00F54F3E">
      <w:pPr>
        <w:pStyle w:val="SoDslseznam-1"/>
      </w:pPr>
      <w:r w:rsidRPr="00C50C28">
        <w:t>Ukončením Smlouvy nejsou dotčena ustanovení Smlouvy ve znění dokumentů dle odst. 1 této Smlo</w:t>
      </w:r>
      <w:r w:rsidR="006B0FFD" w:rsidRPr="00C50C28">
        <w:t xml:space="preserve">uvy o dílo a příloh dle </w:t>
      </w:r>
      <w:r w:rsidR="006B0FFD" w:rsidRPr="003119D1">
        <w:t xml:space="preserve">odst. </w:t>
      </w:r>
      <w:r w:rsidR="00332829" w:rsidRPr="003119D1">
        <w:t>2</w:t>
      </w:r>
      <w:r w:rsidR="00D16368" w:rsidRPr="003119D1">
        <w:t>8</w:t>
      </w:r>
      <w:r w:rsidR="00332829" w:rsidRPr="003119D1">
        <w:t xml:space="preserve"> </w:t>
      </w:r>
      <w:r w:rsidRPr="003119D1">
        <w:t>této Smlouvy o dílo týkající se licencí, záruk, nároků z odpovědnosti za vady, nároky z odpovědnosti</w:t>
      </w:r>
      <w:r w:rsidRPr="00C50C28">
        <w:t xml:space="preserve">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4D67BCF" w14:textId="77777777" w:rsidR="003119D1" w:rsidRDefault="003119D1" w:rsidP="003119D1">
      <w:pPr>
        <w:pStyle w:val="SoDslseznam-2"/>
      </w:pPr>
      <w:bookmarkStart w:id="0" w:name="_Hlk135648984"/>
      <w:r>
        <w:t>NEOBSAZENO</w:t>
      </w:r>
    </w:p>
    <w:p w14:paraId="33586833" w14:textId="77777777" w:rsidR="003119D1" w:rsidRPr="002C6663" w:rsidRDefault="003119D1" w:rsidP="003119D1">
      <w:pPr>
        <w:pStyle w:val="SoDslseznam-2"/>
      </w:pPr>
      <w:r>
        <w:t xml:space="preserve">NEOBSAZENO </w:t>
      </w:r>
    </w:p>
    <w:p w14:paraId="538B405C" w14:textId="29C791B6" w:rsidR="007157F6" w:rsidRPr="001B325A" w:rsidRDefault="003119D1" w:rsidP="003119D1">
      <w:pPr>
        <w:pStyle w:val="SoDslseznam-2"/>
      </w:pPr>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0375B316" w:rsidR="00FE1C3B" w:rsidRPr="00FE1C3B" w:rsidRDefault="00FE1C3B" w:rsidP="00FE1C3B">
      <w:pPr>
        <w:pStyle w:val="SoDslseznam-2"/>
      </w:pPr>
      <w:r w:rsidRPr="00FE1C3B">
        <w:lastRenderedPageBreak/>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w:t>
      </w:r>
      <w:r w:rsidR="00B30B3C">
        <w:t> </w:t>
      </w:r>
      <w:r w:rsidRPr="00FE1C3B">
        <w:t>souladu</w:t>
      </w:r>
      <w:r w:rsidR="00B30B3C">
        <w:t xml:space="preserve"> s</w:t>
      </w:r>
      <w:r w:rsidRPr="00FE1C3B">
        <w:t xml:space="preserve"> Právními předpisy.</w:t>
      </w:r>
    </w:p>
    <w:p w14:paraId="4923391B" w14:textId="5A0690EF" w:rsidR="00CB337C" w:rsidRPr="0045180B" w:rsidRDefault="00A54906" w:rsidP="00A54906">
      <w:pPr>
        <w:pStyle w:val="SoDslseznam-1"/>
      </w:pPr>
      <w:r w:rsidRPr="00A54906">
        <w:t>NEOBSAZENO</w:t>
      </w:r>
      <w:r w:rsidR="00CB337C" w:rsidRPr="0045180B">
        <w:t>.</w:t>
      </w:r>
    </w:p>
    <w:p w14:paraId="67528AB0" w14:textId="6AA90B43" w:rsidR="00D20BF2" w:rsidRPr="0045180B" w:rsidRDefault="00A54906" w:rsidP="00A54906">
      <w:pPr>
        <w:pStyle w:val="SoDslseznam-1"/>
      </w:pPr>
      <w:r w:rsidRPr="00A54906">
        <w:t>NEOBSAZENO</w:t>
      </w:r>
      <w:r w:rsidR="00CB337C" w:rsidRPr="0045180B">
        <w:t xml:space="preserve">. </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0B73BB26"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případě řádného poskytnutí a dokončení prací, Osvědčení o řádném plnění veřejné zakázky ve smyslu § 79, odst. 2, písm. a) zákona č.</w:t>
      </w:r>
      <w:r w:rsidR="00AC08E2">
        <w:t xml:space="preserve"> </w:t>
      </w:r>
      <w:r w:rsidRPr="00DA5988">
        <w:t xml:space="preserve">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12E013D9" w:rsidR="008D246B" w:rsidRDefault="008D246B" w:rsidP="003B5E00">
      <w:pPr>
        <w:pStyle w:val="SoDTextbezslovn"/>
        <w:ind w:left="1414" w:hanging="960"/>
      </w:pPr>
      <w:r>
        <w:t>21.2</w:t>
      </w:r>
      <w:r>
        <w:tab/>
      </w:r>
      <w:r w:rsidR="00AC08E2">
        <w:t xml:space="preserve">Zhotovitel </w:t>
      </w:r>
      <w:r>
        <w:t xml:space="preserve">se zavazuje bezodkladně písemně informovat Správu železnic v případech, kdy </w:t>
      </w:r>
      <w:r w:rsidR="00AC08E2">
        <w:t xml:space="preserve">Zhotovitel </w:t>
      </w:r>
      <w:r>
        <w:t xml:space="preserve">jako právnická osoba, člen realizačního týmu, zaměstnanec nebo zástupce </w:t>
      </w:r>
      <w:r w:rsidR="00AC08E2">
        <w:t>Zhotovitele</w:t>
      </w:r>
      <w:r>
        <w:t xml:space="preserve">, příp. poddodavatele nebo poddodavatel jako právnická osoba bude pravomocně odsouzen pro trestný čin uvedený v příloze 3 zákona č. 134/2016 Sb., o zadávání veřejných zakázek. </w:t>
      </w:r>
    </w:p>
    <w:p w14:paraId="18FD4257" w14:textId="1EC32040" w:rsidR="008D246B" w:rsidRDefault="008D246B" w:rsidP="003B5E00">
      <w:pPr>
        <w:pStyle w:val="SoDTextbezslovn"/>
        <w:ind w:left="1414" w:hanging="960"/>
      </w:pPr>
      <w:r>
        <w:lastRenderedPageBreak/>
        <w:t>21.3</w:t>
      </w:r>
      <w:r>
        <w:tab/>
        <w:t xml:space="preserve">V případě pravomocného odsouzení </w:t>
      </w:r>
      <w:r w:rsidR="00AC08E2">
        <w:t xml:space="preserve">Zhotovitele </w:t>
      </w:r>
      <w:r>
        <w:t xml:space="preserve">jako právnické osoby pro trestný čin uvedený v odst. 2 výše, nebo pravomocného odsouzení člena realizačního týmu, zaměstnance nebo zástupce </w:t>
      </w:r>
      <w:r w:rsidR="00AC08E2">
        <w:t>Zhotovitele</w:t>
      </w:r>
      <w:r>
        <w:t>, příp. poddodavatele nebo poddodavatele jako právnické osoby pro trestný čin uvedený v odst. 2 výše v souvislosti s plněním Smlouvy, je Správa železnic oprávněna od Smlouvy odstoupit.</w:t>
      </w:r>
    </w:p>
    <w:p w14:paraId="4581BCAE" w14:textId="46B500ED"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AC08E2">
        <w:t>Zhotovitele</w:t>
      </w:r>
      <w:r>
        <w:t xml:space="preserve">, příp. poddodavatele nebo poddodavatele jako právnické osoby pro trestný čin uvedený v odst. 2 výše nikoli v souvislosti s plněním Smlouvy je Správa železnic oprávněna vyzvat </w:t>
      </w:r>
      <w:r w:rsidR="00AC08E2">
        <w:t xml:space="preserve">Zhotovitele </w:t>
      </w:r>
      <w:r>
        <w:t xml:space="preserve">k nahrazení takové osoby do 30 dnů od doručení výzvy. V případě marného uplynutí této lhůty je Správa železnic oprávněna od Smlouvy odstoupit. V případě osob, kterými </w:t>
      </w:r>
      <w:r w:rsidR="00AC08E2">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69B790E3" w14:textId="77777777" w:rsidR="00A54906" w:rsidRDefault="00A54906" w:rsidP="00A54906">
      <w:pPr>
        <w:pStyle w:val="slovanseznam"/>
        <w:rPr>
          <w:i/>
          <w:color w:val="00B050"/>
        </w:rPr>
      </w:pPr>
      <w:r w:rsidRPr="004A12BF">
        <w:rPr>
          <w:szCs w:val="18"/>
        </w:rPr>
        <w:t>NEOBSAZENO</w:t>
      </w:r>
    </w:p>
    <w:p w14:paraId="66E64B01" w14:textId="08135BDB" w:rsidR="006345E3" w:rsidRPr="00A54906" w:rsidRDefault="00A54906" w:rsidP="00A54906">
      <w:pPr>
        <w:pStyle w:val="slovanseznam"/>
        <w:rPr>
          <w:i/>
          <w:color w:val="00B050"/>
        </w:rPr>
      </w:pPr>
      <w:r w:rsidRPr="00A54906">
        <w:rPr>
          <w:szCs w:val="18"/>
        </w:rPr>
        <w:t>NEOBSAZENO</w:t>
      </w:r>
      <w:r w:rsidR="006345E3" w:rsidRPr="00A54906">
        <w:rPr>
          <w:i/>
          <w:color w:val="00B050"/>
        </w:rPr>
        <w:t xml:space="preserve">  </w:t>
      </w:r>
    </w:p>
    <w:p w14:paraId="441A00F4" w14:textId="0C4A4692"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55799640"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w:t>
      </w:r>
      <w:r w:rsidRPr="000919AE">
        <w:rPr>
          <w:i/>
          <w:highlight w:val="yellow"/>
        </w:rPr>
        <w:lastRenderedPageBreak/>
        <w:t xml:space="preserve">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r w:rsidR="00D16368">
        <w:rPr>
          <w:i/>
        </w:rPr>
        <w:t xml:space="preserve"> </w:t>
      </w:r>
    </w:p>
    <w:p w14:paraId="3D89D4D7" w14:textId="11F59A66" w:rsidR="00D16368" w:rsidRDefault="001E08F0" w:rsidP="001E08F0">
      <w:pPr>
        <w:pStyle w:val="slovanseznam"/>
        <w:rPr>
          <w:lang w:eastAsia="cs-CZ"/>
        </w:rPr>
      </w:pPr>
      <w:r w:rsidRPr="002B32F9">
        <w:rPr>
          <w:lang w:eastAsia="cs-CZ"/>
        </w:rPr>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26766566" w14:textId="77777777" w:rsidR="0077070B" w:rsidRDefault="0077070B" w:rsidP="0077070B">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7FE897F3" w14:textId="77777777" w:rsidR="0025035E" w:rsidRPr="00261C07" w:rsidRDefault="0025035E" w:rsidP="0025035E">
      <w:pPr>
        <w:pStyle w:val="SoDTextbezslovn"/>
        <w:rPr>
          <w:color w:val="00B050"/>
        </w:rPr>
      </w:pPr>
      <w:r w:rsidRPr="00261C07">
        <w:t>Příloha č. 8</w:t>
      </w:r>
      <w:r w:rsidRPr="00261C07">
        <w:tab/>
        <w:t>NEOBSAZENO</w:t>
      </w:r>
    </w:p>
    <w:p w14:paraId="191A3AD8" w14:textId="77777777" w:rsidR="0025035E" w:rsidRPr="00261C07" w:rsidRDefault="0025035E" w:rsidP="0025035E">
      <w:pPr>
        <w:pStyle w:val="SoDTextbezslovn"/>
        <w:rPr>
          <w:color w:val="00B050"/>
        </w:rPr>
      </w:pPr>
      <w:r w:rsidRPr="00261C07">
        <w:t>Příloha č. 9</w:t>
      </w:r>
      <w:r w:rsidRPr="00261C07">
        <w:tab/>
        <w:t xml:space="preserve">Žádost o poskytnutí zálohové platby </w:t>
      </w:r>
    </w:p>
    <w:p w14:paraId="1E5023CC" w14:textId="77777777" w:rsidR="0025035E" w:rsidRPr="00261C07" w:rsidRDefault="0025035E" w:rsidP="0025035E">
      <w:pPr>
        <w:pStyle w:val="SoDTextbezslovn"/>
      </w:pPr>
      <w:r w:rsidRPr="00261C07">
        <w:t>Příloha č. 10</w:t>
      </w:r>
      <w:r w:rsidRPr="00261C07">
        <w:tab/>
      </w:r>
      <w:r w:rsidRPr="00007518">
        <w:t>BIM Protokol – Příloha je uvedena jako samostatný dokument.</w:t>
      </w:r>
      <w:r w:rsidRPr="00261C07">
        <w:t xml:space="preserve"> </w:t>
      </w:r>
    </w:p>
    <w:p w14:paraId="037A0CD9" w14:textId="77777777" w:rsidR="0025035E" w:rsidRDefault="0025035E" w:rsidP="0025035E">
      <w:pPr>
        <w:pStyle w:val="SoDTextbezslovn"/>
      </w:pPr>
      <w:r w:rsidRPr="00261C07">
        <w:t>Příloha č. 11</w:t>
      </w:r>
      <w:r w:rsidRPr="00261C07">
        <w:tab/>
        <w:t>Osvědčení o řádném</w:t>
      </w:r>
      <w:r>
        <w:t xml:space="preserve"> plnění veřejné zakázky (</w:t>
      </w:r>
      <w:r w:rsidRPr="008A59C6">
        <w:t>Osvědčení Správy železnic, státní organizace o řádném poskytnutí a dokončení stavebních prací</w:t>
      </w:r>
      <w:r>
        <w:t>)</w:t>
      </w:r>
    </w:p>
    <w:p w14:paraId="14A85CE1" w14:textId="7C4B9C19" w:rsidR="001D0F4F" w:rsidRDefault="0025035E" w:rsidP="0025035E">
      <w:pPr>
        <w:pStyle w:val="SoDTextbezslovn"/>
        <w:ind w:left="2122" w:hanging="1668"/>
      </w:pPr>
      <w:r w:rsidRPr="00222CCB">
        <w:t>Příloha č. 12</w:t>
      </w:r>
      <w:r w:rsidRPr="00222CCB">
        <w:tab/>
        <w:t>NEOBSAZENO</w:t>
      </w:r>
    </w:p>
    <w:p w14:paraId="18F7E6B1" w14:textId="2E65FD0A" w:rsidR="005752BA" w:rsidRPr="00DD6CC3" w:rsidRDefault="005752BA" w:rsidP="005D13C5">
      <w:pPr>
        <w:pStyle w:val="SoDTextbezslovn"/>
        <w:spacing w:after="0"/>
        <w:ind w:left="2122" w:hanging="1668"/>
        <w:jc w:val="left"/>
        <w:rPr>
          <w:i/>
          <w:iCs/>
          <w:color w:val="00B050"/>
        </w:rPr>
      </w:pPr>
      <w:r w:rsidRPr="00DD6CC3">
        <w:rPr>
          <w:i/>
          <w:iCs/>
          <w:color w:val="00B050"/>
        </w:rPr>
        <w:t xml:space="preserve"> </w:t>
      </w:r>
    </w:p>
    <w:p w14:paraId="75B967FE" w14:textId="77777777" w:rsidR="005D13C5" w:rsidRPr="00C50C28" w:rsidRDefault="005D13C5" w:rsidP="00DD6CC3">
      <w:pPr>
        <w:pStyle w:val="SoDTextbezslovn"/>
        <w:spacing w:after="0"/>
        <w:ind w:left="2122" w:hanging="1668"/>
        <w:jc w:val="left"/>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00A69B18" w:rsidR="00D679BF" w:rsidRDefault="00D679BF" w:rsidP="00D679BF">
      <w:pPr>
        <w:pStyle w:val="Textbezodsazen"/>
        <w:rPr>
          <w:b/>
        </w:rPr>
      </w:pPr>
      <w:r>
        <w:rPr>
          <w:b/>
        </w:rPr>
        <w:lastRenderedPageBreak/>
        <w:t xml:space="preserve">     </w:t>
      </w:r>
      <w:r w:rsidR="00B30B3C">
        <w:rPr>
          <w:b/>
        </w:rPr>
        <w:t>Ing. Karel Švejda, MBA</w:t>
      </w:r>
      <w:r w:rsidR="00DD6CC3">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5491DCD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r w:rsidR="0025035E">
        <w:rPr>
          <w:rFonts w:asciiTheme="minorHAnsi" w:hAnsiTheme="minorHAnsi"/>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F2A329" w14:textId="77777777" w:rsidR="00D24BF8" w:rsidRPr="00F95FBD" w:rsidRDefault="00D24BF8" w:rsidP="00D24BF8">
      <w:pPr>
        <w:pStyle w:val="SoDTabulka"/>
      </w:pPr>
    </w:p>
    <w:p w14:paraId="5C585760" w14:textId="29B79C4C" w:rsidR="00952521" w:rsidRPr="00F95FBD" w:rsidRDefault="00952521" w:rsidP="00952521">
      <w:pPr>
        <w:pStyle w:val="SoDNadpistabulky"/>
        <w:rPr>
          <w:sz w:val="18"/>
          <w:szCs w:val="18"/>
        </w:rPr>
      </w:pPr>
      <w:r w:rsidRPr="00F95FBD">
        <w:rPr>
          <w:sz w:val="18"/>
          <w:szCs w:val="18"/>
        </w:rPr>
        <w:t>Specialista (vedoucí prací) na silnoproud</w:t>
      </w:r>
    </w:p>
    <w:tbl>
      <w:tblPr>
        <w:tblStyle w:val="TabulkaS-zahlzap"/>
        <w:tblW w:w="8789" w:type="dxa"/>
        <w:tblLook w:val="04A0" w:firstRow="1" w:lastRow="0" w:firstColumn="1" w:lastColumn="0" w:noHBand="0" w:noVBand="1"/>
      </w:tblPr>
      <w:tblGrid>
        <w:gridCol w:w="3056"/>
        <w:gridCol w:w="5733"/>
      </w:tblGrid>
      <w:tr w:rsidR="00952521" w:rsidRPr="00003F09" w14:paraId="7ACBD92A"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1CDA09" w14:textId="77777777" w:rsidR="00952521" w:rsidRPr="00003F09" w:rsidRDefault="00952521" w:rsidP="00156B53">
            <w:pPr>
              <w:pStyle w:val="SoDTabulka-Tun"/>
            </w:pPr>
            <w:r w:rsidRPr="00003F09">
              <w:t>Jméno a příjmení</w:t>
            </w:r>
          </w:p>
        </w:tc>
        <w:tc>
          <w:tcPr>
            <w:tcW w:w="5733" w:type="dxa"/>
          </w:tcPr>
          <w:p w14:paraId="21E5752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441077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9572075" w14:textId="77777777" w:rsidR="00952521" w:rsidRPr="00F95FBD" w:rsidRDefault="00952521" w:rsidP="00156B53">
            <w:pPr>
              <w:pStyle w:val="SoDTabulka"/>
            </w:pPr>
            <w:r w:rsidRPr="00F95FBD">
              <w:t>Adresa</w:t>
            </w:r>
          </w:p>
        </w:tc>
        <w:tc>
          <w:tcPr>
            <w:tcW w:w="5733" w:type="dxa"/>
          </w:tcPr>
          <w:p w14:paraId="1E85209E"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3F0291A3"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DC857AA" w14:textId="77777777" w:rsidR="00952521" w:rsidRPr="00F95FBD" w:rsidRDefault="00952521" w:rsidP="00156B53">
            <w:pPr>
              <w:pStyle w:val="SoDTabulka"/>
              <w:keepNext/>
            </w:pPr>
            <w:r w:rsidRPr="00F95FBD">
              <w:t>E-mail</w:t>
            </w:r>
          </w:p>
        </w:tc>
        <w:tc>
          <w:tcPr>
            <w:tcW w:w="5733" w:type="dxa"/>
          </w:tcPr>
          <w:p w14:paraId="09D80348"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F22AA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99E1B2" w14:textId="77777777" w:rsidR="00952521" w:rsidRPr="00F95FBD" w:rsidRDefault="00952521" w:rsidP="00156B53">
            <w:pPr>
              <w:pStyle w:val="SoDTabulka"/>
            </w:pPr>
            <w:r w:rsidRPr="00F95FBD">
              <w:t>Telefon</w:t>
            </w:r>
          </w:p>
        </w:tc>
        <w:tc>
          <w:tcPr>
            <w:tcW w:w="5733" w:type="dxa"/>
          </w:tcPr>
          <w:p w14:paraId="0A744E72"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30A1C5" w14:textId="77777777" w:rsidR="0044520E" w:rsidRDefault="0044520E" w:rsidP="00D24BF8">
      <w:pPr>
        <w:pStyle w:val="SoDTabulka"/>
      </w:pPr>
    </w:p>
    <w:p w14:paraId="1089A1E4" w14:textId="77777777" w:rsidR="00D24BF8" w:rsidRPr="00F95FBD" w:rsidRDefault="00D24BF8" w:rsidP="00D24BF8">
      <w:pPr>
        <w:pStyle w:val="SoDNadpistabulky"/>
        <w:rPr>
          <w:sz w:val="18"/>
          <w:szCs w:val="18"/>
        </w:rPr>
      </w:pPr>
      <w:r>
        <w:rPr>
          <w:sz w:val="18"/>
          <w:szCs w:val="18"/>
        </w:rPr>
        <w:lastRenderedPageBreak/>
        <w:t>Odpovědný pracovník p</w:t>
      </w:r>
      <w:r w:rsidRPr="00811322">
        <w:rPr>
          <w:sz w:val="18"/>
          <w:szCs w:val="18"/>
        </w:rPr>
        <w:t>ro kabelové</w:t>
      </w:r>
      <w:r>
        <w:rPr>
          <w:sz w:val="18"/>
          <w:szCs w:val="18"/>
        </w:rPr>
        <w:t xml:space="preserve"> trasy a provizorní stavy </w:t>
      </w:r>
    </w:p>
    <w:tbl>
      <w:tblPr>
        <w:tblStyle w:val="TabulkaS-zahlzap"/>
        <w:tblW w:w="8789" w:type="dxa"/>
        <w:tblLook w:val="04A0" w:firstRow="1" w:lastRow="0" w:firstColumn="1" w:lastColumn="0" w:noHBand="0" w:noVBand="1"/>
      </w:tblPr>
      <w:tblGrid>
        <w:gridCol w:w="3056"/>
        <w:gridCol w:w="5733"/>
      </w:tblGrid>
      <w:tr w:rsidR="00D24BF8" w:rsidRPr="00003F09" w14:paraId="7883636C"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14559D" w14:textId="77777777" w:rsidR="00D24BF8" w:rsidRPr="00003F09" w:rsidRDefault="00D24BF8" w:rsidP="006C0F32">
            <w:pPr>
              <w:pStyle w:val="SoDTabulka-Tun"/>
            </w:pPr>
            <w:r w:rsidRPr="00003F09">
              <w:t>Jméno a příjmení</w:t>
            </w:r>
          </w:p>
        </w:tc>
        <w:tc>
          <w:tcPr>
            <w:tcW w:w="5733" w:type="dxa"/>
          </w:tcPr>
          <w:p w14:paraId="26251AD7" w14:textId="77777777" w:rsidR="00D24BF8" w:rsidRPr="00003F09" w:rsidRDefault="00D24BF8" w:rsidP="006C0F32">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D24BF8" w:rsidRPr="00F95FBD" w14:paraId="70E9E753"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638A24B6" w14:textId="77777777" w:rsidR="00D24BF8" w:rsidRPr="00F95FBD" w:rsidRDefault="00D24BF8" w:rsidP="006C0F32">
            <w:pPr>
              <w:pStyle w:val="SoDTabulka"/>
            </w:pPr>
            <w:r w:rsidRPr="00F95FBD">
              <w:t>Adresa</w:t>
            </w:r>
          </w:p>
        </w:tc>
        <w:tc>
          <w:tcPr>
            <w:tcW w:w="5733" w:type="dxa"/>
          </w:tcPr>
          <w:p w14:paraId="45AF4B55" w14:textId="77777777" w:rsidR="00D24BF8" w:rsidRPr="00F95FBD" w:rsidRDefault="00D24BF8"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24BF8" w:rsidRPr="00F95FBD" w14:paraId="076EA7B8"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585C471F" w14:textId="77777777" w:rsidR="00D24BF8" w:rsidRPr="00F95FBD" w:rsidRDefault="00D24BF8" w:rsidP="006C0F32">
            <w:pPr>
              <w:pStyle w:val="SoDTabulka"/>
              <w:keepNext/>
            </w:pPr>
            <w:r w:rsidRPr="00F95FBD">
              <w:t>E-mail</w:t>
            </w:r>
          </w:p>
        </w:tc>
        <w:tc>
          <w:tcPr>
            <w:tcW w:w="5733" w:type="dxa"/>
          </w:tcPr>
          <w:p w14:paraId="672166B9" w14:textId="77777777" w:rsidR="00D24BF8" w:rsidRPr="00F95FBD" w:rsidRDefault="00D24BF8"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24BF8" w:rsidRPr="00F95FBD" w14:paraId="5B93A2E1"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3B24EF86" w14:textId="77777777" w:rsidR="00D24BF8" w:rsidRPr="00F95FBD" w:rsidRDefault="00D24BF8" w:rsidP="006C0F32">
            <w:pPr>
              <w:pStyle w:val="SoDTabulka"/>
            </w:pPr>
            <w:r w:rsidRPr="00F95FBD">
              <w:t>Telefon</w:t>
            </w:r>
          </w:p>
        </w:tc>
        <w:tc>
          <w:tcPr>
            <w:tcW w:w="5733" w:type="dxa"/>
          </w:tcPr>
          <w:p w14:paraId="1305AB91" w14:textId="77777777" w:rsidR="00D24BF8" w:rsidRPr="00F95FBD" w:rsidRDefault="00D24BF8"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AF5DA46" w14:textId="77777777" w:rsidR="00210167" w:rsidRPr="00F95FBD" w:rsidRDefault="00210167" w:rsidP="00210167">
      <w:pPr>
        <w:pStyle w:val="SoDTabulka"/>
      </w:pPr>
    </w:p>
    <w:p w14:paraId="74C3945B" w14:textId="77777777" w:rsidR="00210167" w:rsidRPr="00804D90" w:rsidRDefault="00210167" w:rsidP="00210167">
      <w:pPr>
        <w:pStyle w:val="SoDNadpistabulky"/>
        <w:rPr>
          <w:sz w:val="18"/>
          <w:szCs w:val="18"/>
        </w:rPr>
      </w:pPr>
      <w:r>
        <w:rPr>
          <w:sz w:val="18"/>
          <w:szCs w:val="18"/>
        </w:rPr>
        <w:t xml:space="preserve">Koordinátor </w:t>
      </w:r>
      <w:r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210167" w:rsidRPr="00B44265" w14:paraId="178379B9" w14:textId="77777777" w:rsidTr="00A26C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E1F5AAD" w14:textId="77777777" w:rsidR="00210167" w:rsidRPr="00B44265" w:rsidRDefault="00210167" w:rsidP="00A26C6A">
            <w:pPr>
              <w:pStyle w:val="SoDTabulka-Tun"/>
            </w:pPr>
            <w:r w:rsidRPr="00B44265">
              <w:t>Jméno a příjmení</w:t>
            </w:r>
          </w:p>
        </w:tc>
        <w:tc>
          <w:tcPr>
            <w:tcW w:w="5733" w:type="dxa"/>
            <w:hideMark/>
          </w:tcPr>
          <w:p w14:paraId="63E65CD0" w14:textId="77777777" w:rsidR="00210167" w:rsidRPr="00B44265" w:rsidRDefault="00210167" w:rsidP="00A26C6A">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10167" w:rsidRPr="00804D90" w14:paraId="3652B11F" w14:textId="77777777" w:rsidTr="00A26C6A">
        <w:tc>
          <w:tcPr>
            <w:cnfStyle w:val="001000000000" w:firstRow="0" w:lastRow="0" w:firstColumn="1" w:lastColumn="0" w:oddVBand="0" w:evenVBand="0" w:oddHBand="0" w:evenHBand="0" w:firstRowFirstColumn="0" w:firstRowLastColumn="0" w:lastRowFirstColumn="0" w:lastRowLastColumn="0"/>
            <w:tcW w:w="3056" w:type="dxa"/>
            <w:hideMark/>
          </w:tcPr>
          <w:p w14:paraId="29E15FBC" w14:textId="77777777" w:rsidR="00210167" w:rsidRPr="00804D90" w:rsidRDefault="00210167" w:rsidP="00A26C6A">
            <w:pPr>
              <w:pStyle w:val="SoDTabulka"/>
              <w:keepNext/>
            </w:pPr>
            <w:r w:rsidRPr="00804D90">
              <w:t>Adresa</w:t>
            </w:r>
          </w:p>
        </w:tc>
        <w:tc>
          <w:tcPr>
            <w:tcW w:w="5733" w:type="dxa"/>
            <w:hideMark/>
          </w:tcPr>
          <w:p w14:paraId="46228B9C" w14:textId="77777777" w:rsidR="00210167" w:rsidRPr="00804D90" w:rsidRDefault="00210167" w:rsidP="00A26C6A">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210167" w:rsidRPr="00804D90" w14:paraId="204F1C73" w14:textId="77777777" w:rsidTr="00A26C6A">
        <w:tc>
          <w:tcPr>
            <w:cnfStyle w:val="001000000000" w:firstRow="0" w:lastRow="0" w:firstColumn="1" w:lastColumn="0" w:oddVBand="0" w:evenVBand="0" w:oddHBand="0" w:evenHBand="0" w:firstRowFirstColumn="0" w:firstRowLastColumn="0" w:lastRowFirstColumn="0" w:lastRowLastColumn="0"/>
            <w:tcW w:w="3056" w:type="dxa"/>
            <w:hideMark/>
          </w:tcPr>
          <w:p w14:paraId="1D61B6C0" w14:textId="77777777" w:rsidR="00210167" w:rsidRPr="00804D90" w:rsidRDefault="00210167" w:rsidP="00A26C6A">
            <w:pPr>
              <w:pStyle w:val="SoDTabulka"/>
              <w:keepNext/>
            </w:pPr>
            <w:r w:rsidRPr="00804D90">
              <w:t>E-mail</w:t>
            </w:r>
          </w:p>
        </w:tc>
        <w:tc>
          <w:tcPr>
            <w:tcW w:w="5733" w:type="dxa"/>
            <w:hideMark/>
          </w:tcPr>
          <w:p w14:paraId="48AC97FA" w14:textId="77777777" w:rsidR="00210167" w:rsidRPr="00804D90" w:rsidRDefault="00210167" w:rsidP="00A26C6A">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210167" w:rsidRPr="00804D90" w14:paraId="1C9C84BE" w14:textId="77777777" w:rsidTr="00A26C6A">
        <w:tc>
          <w:tcPr>
            <w:cnfStyle w:val="001000000000" w:firstRow="0" w:lastRow="0" w:firstColumn="1" w:lastColumn="0" w:oddVBand="0" w:evenVBand="0" w:oddHBand="0" w:evenHBand="0" w:firstRowFirstColumn="0" w:firstRowLastColumn="0" w:lastRowFirstColumn="0" w:lastRowLastColumn="0"/>
            <w:tcW w:w="3056" w:type="dxa"/>
            <w:hideMark/>
          </w:tcPr>
          <w:p w14:paraId="16033E53" w14:textId="77777777" w:rsidR="00210167" w:rsidRPr="00804D90" w:rsidRDefault="00210167" w:rsidP="00A26C6A">
            <w:pPr>
              <w:pStyle w:val="SoDTabulka"/>
            </w:pPr>
            <w:r w:rsidRPr="00804D90">
              <w:t>Telefon</w:t>
            </w:r>
          </w:p>
        </w:tc>
        <w:tc>
          <w:tcPr>
            <w:tcW w:w="5733" w:type="dxa"/>
            <w:hideMark/>
          </w:tcPr>
          <w:p w14:paraId="157AA1C3" w14:textId="77777777" w:rsidR="00210167" w:rsidRPr="00804D90" w:rsidRDefault="00210167" w:rsidP="00A26C6A">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49DC7D56" w14:textId="77777777" w:rsidR="00D24BF8" w:rsidRDefault="00D24BF8" w:rsidP="00D24BF8">
      <w:pPr>
        <w:pStyle w:val="SoDTabulka"/>
      </w:pPr>
    </w:p>
    <w:p w14:paraId="033AC168" w14:textId="77777777" w:rsidR="00B366B8" w:rsidRPr="00804D90" w:rsidRDefault="00B366B8" w:rsidP="00B366B8">
      <w:pPr>
        <w:pStyle w:val="SoDNadpistabulky"/>
        <w:rPr>
          <w:sz w:val="18"/>
          <w:szCs w:val="18"/>
        </w:rPr>
      </w:pPr>
      <w:r w:rsidRPr="00804D90">
        <w:rPr>
          <w:sz w:val="18"/>
          <w:szCs w:val="18"/>
        </w:rPr>
        <w:t>Manažer informací</w:t>
      </w:r>
    </w:p>
    <w:tbl>
      <w:tblPr>
        <w:tblStyle w:val="TabulkaS-zahlzap"/>
        <w:tblW w:w="8868" w:type="dxa"/>
        <w:tblLook w:val="04A0" w:firstRow="1" w:lastRow="0" w:firstColumn="1" w:lastColumn="0" w:noHBand="0" w:noVBand="1"/>
      </w:tblPr>
      <w:tblGrid>
        <w:gridCol w:w="3056"/>
        <w:gridCol w:w="5733"/>
        <w:gridCol w:w="79"/>
      </w:tblGrid>
      <w:tr w:rsidR="00B366B8" w:rsidRPr="00B44265" w14:paraId="51FEB101" w14:textId="77777777" w:rsidTr="00060B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01A655D" w14:textId="77777777" w:rsidR="00B366B8" w:rsidRPr="00B44265" w:rsidRDefault="00B366B8" w:rsidP="00060B72">
            <w:pPr>
              <w:pStyle w:val="SoDTabulka-Tun"/>
            </w:pPr>
            <w:r w:rsidRPr="00B44265">
              <w:t>Jméno a příjmení</w:t>
            </w:r>
          </w:p>
        </w:tc>
        <w:tc>
          <w:tcPr>
            <w:tcW w:w="5812" w:type="dxa"/>
            <w:gridSpan w:val="2"/>
            <w:hideMark/>
          </w:tcPr>
          <w:p w14:paraId="0FAF4535" w14:textId="77777777" w:rsidR="00B366B8" w:rsidRPr="00B44265" w:rsidRDefault="00B366B8" w:rsidP="00060B7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B366B8" w:rsidRPr="00804D90" w14:paraId="24F69930"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32D94A22" w14:textId="77777777" w:rsidR="00B366B8" w:rsidRPr="00804D90" w:rsidRDefault="00B366B8" w:rsidP="00060B72">
            <w:pPr>
              <w:pStyle w:val="SoDTabulka"/>
              <w:keepNext/>
            </w:pPr>
            <w:r w:rsidRPr="00804D90">
              <w:t>Adresa</w:t>
            </w:r>
          </w:p>
        </w:tc>
        <w:tc>
          <w:tcPr>
            <w:tcW w:w="5812" w:type="dxa"/>
            <w:gridSpan w:val="2"/>
            <w:hideMark/>
          </w:tcPr>
          <w:p w14:paraId="54FDBADD" w14:textId="77777777" w:rsidR="00B366B8" w:rsidRPr="00804D90" w:rsidRDefault="00B366B8"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366B8" w:rsidRPr="00804D90" w14:paraId="1A31E6FC" w14:textId="77777777" w:rsidTr="00060B72">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235F854E" w14:textId="77777777" w:rsidR="00B366B8" w:rsidRPr="00804D90" w:rsidRDefault="00B366B8" w:rsidP="00060B72">
            <w:pPr>
              <w:pStyle w:val="SoDTabulka"/>
              <w:keepNext/>
            </w:pPr>
            <w:r w:rsidRPr="00804D90">
              <w:t>E-mail</w:t>
            </w:r>
          </w:p>
        </w:tc>
        <w:tc>
          <w:tcPr>
            <w:tcW w:w="5733" w:type="dxa"/>
            <w:hideMark/>
          </w:tcPr>
          <w:p w14:paraId="2289C406" w14:textId="77777777" w:rsidR="00B366B8" w:rsidRPr="00804D90" w:rsidRDefault="00B366B8" w:rsidP="00060B72">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B366B8" w:rsidRPr="00804D90" w14:paraId="7E0B646A" w14:textId="77777777" w:rsidTr="00060B72">
        <w:tc>
          <w:tcPr>
            <w:cnfStyle w:val="001000000000" w:firstRow="0" w:lastRow="0" w:firstColumn="1" w:lastColumn="0" w:oddVBand="0" w:evenVBand="0" w:oddHBand="0" w:evenHBand="0" w:firstRowFirstColumn="0" w:firstRowLastColumn="0" w:lastRowFirstColumn="0" w:lastRowLastColumn="0"/>
            <w:tcW w:w="3056" w:type="dxa"/>
            <w:hideMark/>
          </w:tcPr>
          <w:p w14:paraId="07770BFF" w14:textId="77777777" w:rsidR="00B366B8" w:rsidRPr="00804D90" w:rsidRDefault="00B366B8" w:rsidP="00060B72">
            <w:pPr>
              <w:pStyle w:val="SoDTabulka"/>
            </w:pPr>
            <w:r w:rsidRPr="00804D90">
              <w:t>Telefon</w:t>
            </w:r>
          </w:p>
        </w:tc>
        <w:tc>
          <w:tcPr>
            <w:tcW w:w="5812" w:type="dxa"/>
            <w:gridSpan w:val="2"/>
            <w:hideMark/>
          </w:tcPr>
          <w:p w14:paraId="7D13DCD2" w14:textId="77777777" w:rsidR="00B366B8" w:rsidRPr="00804D90" w:rsidRDefault="00B366B8" w:rsidP="00060B72">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00D82F87" w14:textId="77777777" w:rsidR="00D66567" w:rsidRDefault="00D66567" w:rsidP="00D66567">
      <w:pPr>
        <w:pStyle w:val="SoDTabulka"/>
      </w:pPr>
    </w:p>
    <w:p w14:paraId="00A40ABD" w14:textId="77777777" w:rsidR="00D66567" w:rsidRPr="00B03A32" w:rsidRDefault="00D66567" w:rsidP="00D66567">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D66567" w:rsidRPr="00B03A32" w14:paraId="0E93D949" w14:textId="77777777" w:rsidTr="00734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3CAD15" w14:textId="77777777" w:rsidR="00D66567" w:rsidRPr="00B03A32" w:rsidRDefault="00D66567" w:rsidP="00734081">
            <w:pPr>
              <w:keepNext/>
              <w:spacing w:before="40" w:after="40" w:line="240" w:lineRule="auto"/>
              <w:jc w:val="both"/>
              <w:rPr>
                <w:b/>
                <w:sz w:val="18"/>
                <w:szCs w:val="18"/>
              </w:rPr>
            </w:pPr>
            <w:r w:rsidRPr="00B03A32">
              <w:rPr>
                <w:b/>
                <w:sz w:val="18"/>
                <w:szCs w:val="18"/>
              </w:rPr>
              <w:t>Jméno a příjmení</w:t>
            </w:r>
          </w:p>
        </w:tc>
        <w:tc>
          <w:tcPr>
            <w:tcW w:w="5812" w:type="dxa"/>
          </w:tcPr>
          <w:p w14:paraId="22C8DB5A" w14:textId="77777777" w:rsidR="00D66567" w:rsidRPr="00B03A32" w:rsidRDefault="00D66567" w:rsidP="00734081">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D66567" w:rsidRPr="00B03A32" w14:paraId="6B118615" w14:textId="77777777" w:rsidTr="00734081">
        <w:tc>
          <w:tcPr>
            <w:cnfStyle w:val="001000000000" w:firstRow="0" w:lastRow="0" w:firstColumn="1" w:lastColumn="0" w:oddVBand="0" w:evenVBand="0" w:oddHBand="0" w:evenHBand="0" w:firstRowFirstColumn="0" w:firstRowLastColumn="0" w:lastRowFirstColumn="0" w:lastRowLastColumn="0"/>
            <w:tcW w:w="3056" w:type="dxa"/>
          </w:tcPr>
          <w:p w14:paraId="59038F96" w14:textId="77777777" w:rsidR="00D66567" w:rsidRPr="00B03A32" w:rsidRDefault="00D66567" w:rsidP="00734081">
            <w:pPr>
              <w:keepNext/>
              <w:spacing w:before="40" w:after="40" w:line="240" w:lineRule="auto"/>
              <w:jc w:val="both"/>
              <w:rPr>
                <w:sz w:val="18"/>
                <w:szCs w:val="18"/>
              </w:rPr>
            </w:pPr>
            <w:r w:rsidRPr="00B03A32">
              <w:rPr>
                <w:sz w:val="18"/>
                <w:szCs w:val="18"/>
              </w:rPr>
              <w:t>Adresa</w:t>
            </w:r>
          </w:p>
        </w:tc>
        <w:tc>
          <w:tcPr>
            <w:tcW w:w="5812" w:type="dxa"/>
          </w:tcPr>
          <w:p w14:paraId="78A84950" w14:textId="77777777" w:rsidR="00D66567" w:rsidRPr="00B03A32" w:rsidRDefault="00D66567" w:rsidP="00734081">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D66567" w:rsidRPr="00B03A32" w14:paraId="2E1994EC" w14:textId="77777777" w:rsidTr="00734081">
        <w:tc>
          <w:tcPr>
            <w:cnfStyle w:val="001000000000" w:firstRow="0" w:lastRow="0" w:firstColumn="1" w:lastColumn="0" w:oddVBand="0" w:evenVBand="0" w:oddHBand="0" w:evenHBand="0" w:firstRowFirstColumn="0" w:firstRowLastColumn="0" w:lastRowFirstColumn="0" w:lastRowLastColumn="0"/>
            <w:tcW w:w="3056" w:type="dxa"/>
          </w:tcPr>
          <w:p w14:paraId="1A51D5EF" w14:textId="77777777" w:rsidR="00D66567" w:rsidRPr="00B03A32" w:rsidRDefault="00D66567" w:rsidP="00734081">
            <w:pPr>
              <w:keepNext/>
              <w:spacing w:before="40" w:after="40" w:line="240" w:lineRule="auto"/>
              <w:jc w:val="both"/>
              <w:rPr>
                <w:sz w:val="18"/>
                <w:szCs w:val="18"/>
              </w:rPr>
            </w:pPr>
            <w:r w:rsidRPr="00B03A32">
              <w:rPr>
                <w:sz w:val="18"/>
                <w:szCs w:val="18"/>
              </w:rPr>
              <w:t>E-mail</w:t>
            </w:r>
          </w:p>
        </w:tc>
        <w:tc>
          <w:tcPr>
            <w:tcW w:w="5812" w:type="dxa"/>
          </w:tcPr>
          <w:p w14:paraId="5088E081" w14:textId="77777777" w:rsidR="00D66567" w:rsidRPr="00B03A32" w:rsidRDefault="00D66567" w:rsidP="00734081">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D66567" w:rsidRPr="00B03A32" w14:paraId="5443A5F2" w14:textId="77777777" w:rsidTr="00734081">
        <w:tc>
          <w:tcPr>
            <w:cnfStyle w:val="001000000000" w:firstRow="0" w:lastRow="0" w:firstColumn="1" w:lastColumn="0" w:oddVBand="0" w:evenVBand="0" w:oddHBand="0" w:evenHBand="0" w:firstRowFirstColumn="0" w:firstRowLastColumn="0" w:lastRowFirstColumn="0" w:lastRowLastColumn="0"/>
            <w:tcW w:w="3056" w:type="dxa"/>
          </w:tcPr>
          <w:p w14:paraId="2672F655" w14:textId="77777777" w:rsidR="00D66567" w:rsidRPr="00B03A32" w:rsidRDefault="00D66567" w:rsidP="00734081">
            <w:pPr>
              <w:spacing w:before="40" w:after="40" w:line="240" w:lineRule="auto"/>
              <w:jc w:val="both"/>
              <w:rPr>
                <w:sz w:val="18"/>
                <w:szCs w:val="18"/>
              </w:rPr>
            </w:pPr>
            <w:r w:rsidRPr="00B03A32">
              <w:rPr>
                <w:sz w:val="18"/>
                <w:szCs w:val="18"/>
              </w:rPr>
              <w:t>Telefon</w:t>
            </w:r>
          </w:p>
        </w:tc>
        <w:tc>
          <w:tcPr>
            <w:tcW w:w="5812" w:type="dxa"/>
          </w:tcPr>
          <w:p w14:paraId="2360D121" w14:textId="77777777" w:rsidR="00D66567" w:rsidRPr="00B03A32" w:rsidRDefault="00D66567" w:rsidP="00734081">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5E9C24A4" w14:textId="77777777" w:rsidR="00D66567" w:rsidRPr="00F95FBD" w:rsidRDefault="00D66567" w:rsidP="00D24BF8">
      <w:pPr>
        <w:pStyle w:val="SoDTabulka"/>
      </w:pPr>
    </w:p>
    <w:p w14:paraId="2AC11FCA" w14:textId="77777777" w:rsidR="00D24BF8" w:rsidRPr="00F95FBD" w:rsidRDefault="00D24BF8" w:rsidP="00D24BF8">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D24BF8" w:rsidRPr="00B44265" w14:paraId="5BF810FA"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DED502A" w14:textId="77777777" w:rsidR="00D24BF8" w:rsidRPr="00B44265" w:rsidRDefault="00D24BF8" w:rsidP="006C0F32">
            <w:pPr>
              <w:pStyle w:val="SoDTabulka-Tun"/>
            </w:pPr>
            <w:r w:rsidRPr="00B44265">
              <w:t>Jméno a příjmení</w:t>
            </w:r>
          </w:p>
        </w:tc>
        <w:tc>
          <w:tcPr>
            <w:tcW w:w="5733" w:type="dxa"/>
          </w:tcPr>
          <w:p w14:paraId="2429358C" w14:textId="77777777" w:rsidR="00D24BF8" w:rsidRPr="00B44265" w:rsidRDefault="00D24BF8" w:rsidP="006C0F3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D24BF8" w:rsidRPr="00F95FBD" w14:paraId="69BAC352"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56B02DD8" w14:textId="77777777" w:rsidR="00D24BF8" w:rsidRPr="00F95FBD" w:rsidRDefault="00D24BF8" w:rsidP="006C0F32">
            <w:pPr>
              <w:pStyle w:val="SoDTabulka"/>
            </w:pPr>
            <w:r w:rsidRPr="00F95FBD">
              <w:t>Adresa</w:t>
            </w:r>
          </w:p>
        </w:tc>
        <w:tc>
          <w:tcPr>
            <w:tcW w:w="5733" w:type="dxa"/>
          </w:tcPr>
          <w:p w14:paraId="3FDBAE4E" w14:textId="77777777" w:rsidR="00D24BF8" w:rsidRPr="00F95FBD" w:rsidRDefault="00D24BF8"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24BF8" w:rsidRPr="00F95FBD" w14:paraId="58924CFE"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3CE40A97" w14:textId="77777777" w:rsidR="00D24BF8" w:rsidRPr="00F95FBD" w:rsidRDefault="00D24BF8" w:rsidP="006C0F32">
            <w:pPr>
              <w:pStyle w:val="SoDTabulka"/>
            </w:pPr>
            <w:r w:rsidRPr="00F95FBD">
              <w:t>E-mail</w:t>
            </w:r>
          </w:p>
        </w:tc>
        <w:tc>
          <w:tcPr>
            <w:tcW w:w="5733" w:type="dxa"/>
          </w:tcPr>
          <w:p w14:paraId="1377089E" w14:textId="77777777" w:rsidR="00D24BF8" w:rsidRPr="00F95FBD" w:rsidRDefault="00D24BF8"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D24BF8" w:rsidRPr="00F95FBD" w14:paraId="1FFCE321"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FA0A3EE" w14:textId="77777777" w:rsidR="00D24BF8" w:rsidRPr="00F95FBD" w:rsidRDefault="00D24BF8" w:rsidP="006C0F32">
            <w:pPr>
              <w:pStyle w:val="SoDTabulka"/>
            </w:pPr>
            <w:r w:rsidRPr="00F95FBD">
              <w:t>Telefon</w:t>
            </w:r>
          </w:p>
        </w:tc>
        <w:tc>
          <w:tcPr>
            <w:tcW w:w="5733" w:type="dxa"/>
          </w:tcPr>
          <w:p w14:paraId="50BDE4BC" w14:textId="77777777" w:rsidR="00D24BF8" w:rsidRPr="00F95FBD" w:rsidRDefault="00D24BF8"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5A2A84" w14:textId="77777777" w:rsidR="0044520E" w:rsidRPr="00F95FBD" w:rsidRDefault="0044520E" w:rsidP="0044520E">
      <w:pPr>
        <w:pStyle w:val="SoDTabulka"/>
      </w:pPr>
    </w:p>
    <w:p w14:paraId="0A1DEA04" w14:textId="77777777" w:rsidR="0044520E" w:rsidRPr="00F95FBD" w:rsidRDefault="0044520E" w:rsidP="0044520E">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44520E" w:rsidRPr="00B44265" w14:paraId="38C84765"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749AF" w14:textId="77777777" w:rsidR="0044520E" w:rsidRPr="00B44265" w:rsidRDefault="0044520E" w:rsidP="006C0F32">
            <w:pPr>
              <w:pStyle w:val="SoDTabulka-Tun"/>
            </w:pPr>
            <w:r w:rsidRPr="00B44265">
              <w:t>Jméno a příjmení</w:t>
            </w:r>
          </w:p>
        </w:tc>
        <w:tc>
          <w:tcPr>
            <w:tcW w:w="5733" w:type="dxa"/>
          </w:tcPr>
          <w:p w14:paraId="04C29B31" w14:textId="77777777" w:rsidR="0044520E" w:rsidRPr="00B44265" w:rsidRDefault="0044520E" w:rsidP="006C0F32">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44520E" w:rsidRPr="00F95FBD" w14:paraId="760483F6"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667C80D" w14:textId="77777777" w:rsidR="0044520E" w:rsidRPr="00F95FBD" w:rsidRDefault="0044520E" w:rsidP="006C0F32">
            <w:pPr>
              <w:pStyle w:val="SoDTabulka"/>
              <w:keepNext/>
            </w:pPr>
            <w:r w:rsidRPr="00F95FBD">
              <w:t>Adresa</w:t>
            </w:r>
          </w:p>
        </w:tc>
        <w:tc>
          <w:tcPr>
            <w:tcW w:w="5733" w:type="dxa"/>
          </w:tcPr>
          <w:p w14:paraId="06729D2D" w14:textId="77777777" w:rsidR="0044520E" w:rsidRPr="00F95FBD" w:rsidRDefault="0044520E"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520E" w:rsidRPr="00F95FBD" w14:paraId="567FB275"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2647728C" w14:textId="77777777" w:rsidR="0044520E" w:rsidRPr="00F95FBD" w:rsidRDefault="0044520E" w:rsidP="006C0F32">
            <w:pPr>
              <w:pStyle w:val="SoDTabulka"/>
              <w:keepNext/>
            </w:pPr>
            <w:r w:rsidRPr="00F95FBD">
              <w:t>E-mail</w:t>
            </w:r>
          </w:p>
        </w:tc>
        <w:tc>
          <w:tcPr>
            <w:tcW w:w="5733" w:type="dxa"/>
          </w:tcPr>
          <w:p w14:paraId="1E023A35" w14:textId="77777777" w:rsidR="0044520E" w:rsidRPr="00F95FBD" w:rsidRDefault="0044520E" w:rsidP="006C0F32">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4520E" w:rsidRPr="00F95FBD" w14:paraId="719109B1"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7BEE1CF9" w14:textId="77777777" w:rsidR="0044520E" w:rsidRPr="00F95FBD" w:rsidRDefault="0044520E" w:rsidP="006C0F32">
            <w:pPr>
              <w:pStyle w:val="SoDTabulka"/>
            </w:pPr>
            <w:r w:rsidRPr="00F95FBD">
              <w:t>Telefon</w:t>
            </w:r>
          </w:p>
        </w:tc>
        <w:tc>
          <w:tcPr>
            <w:tcW w:w="5733" w:type="dxa"/>
          </w:tcPr>
          <w:p w14:paraId="78DA80ED" w14:textId="77777777" w:rsidR="0044520E" w:rsidRPr="00F95FBD" w:rsidRDefault="0044520E" w:rsidP="006C0F32">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16B85A5" w14:textId="77777777" w:rsidR="00D24BF8" w:rsidRDefault="00D24BF8" w:rsidP="00D24BF8">
      <w:pPr>
        <w:pStyle w:val="SoDTabulka"/>
      </w:pPr>
    </w:p>
    <w:p w14:paraId="40864C3C" w14:textId="77777777" w:rsidR="00D24BF8" w:rsidRPr="001871E4" w:rsidRDefault="00D24BF8" w:rsidP="00D24BF8">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lastRenderedPageBreak/>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D24BF8" w:rsidRPr="001871E4" w14:paraId="415CF841"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B276E9D" w14:textId="77777777" w:rsidR="00D24BF8" w:rsidRPr="001871E4" w:rsidRDefault="00D24BF8" w:rsidP="006C0F32">
            <w:pPr>
              <w:keepNext/>
              <w:spacing w:before="40" w:after="40" w:line="240" w:lineRule="auto"/>
              <w:jc w:val="both"/>
              <w:rPr>
                <w:b/>
                <w:sz w:val="18"/>
                <w:szCs w:val="18"/>
              </w:rPr>
            </w:pPr>
            <w:r w:rsidRPr="001871E4">
              <w:rPr>
                <w:b/>
                <w:sz w:val="18"/>
                <w:szCs w:val="18"/>
              </w:rPr>
              <w:t>Jméno a příjmení</w:t>
            </w:r>
          </w:p>
        </w:tc>
        <w:tc>
          <w:tcPr>
            <w:tcW w:w="5812" w:type="dxa"/>
          </w:tcPr>
          <w:p w14:paraId="32CB6E8D" w14:textId="77777777" w:rsidR="00D24BF8" w:rsidRPr="001871E4" w:rsidRDefault="00D24BF8" w:rsidP="006C0F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D24BF8" w:rsidRPr="001871E4" w14:paraId="6620846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26ACB812" w14:textId="77777777" w:rsidR="00D24BF8" w:rsidRPr="001871E4" w:rsidRDefault="00D24BF8" w:rsidP="006C0F32">
            <w:pPr>
              <w:keepNext/>
              <w:spacing w:before="40" w:after="40" w:line="240" w:lineRule="auto"/>
              <w:jc w:val="both"/>
              <w:rPr>
                <w:sz w:val="18"/>
                <w:szCs w:val="18"/>
              </w:rPr>
            </w:pPr>
            <w:r w:rsidRPr="001871E4">
              <w:rPr>
                <w:sz w:val="18"/>
                <w:szCs w:val="18"/>
              </w:rPr>
              <w:t>Adresa</w:t>
            </w:r>
          </w:p>
        </w:tc>
        <w:tc>
          <w:tcPr>
            <w:tcW w:w="5812" w:type="dxa"/>
          </w:tcPr>
          <w:p w14:paraId="4B1E57F1" w14:textId="77777777" w:rsidR="00D24BF8" w:rsidRPr="001871E4" w:rsidRDefault="00D24BF8" w:rsidP="006C0F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D24BF8" w:rsidRPr="001871E4" w14:paraId="36DBA1A3"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08835030" w14:textId="77777777" w:rsidR="00D24BF8" w:rsidRPr="001871E4" w:rsidRDefault="00D24BF8" w:rsidP="006C0F32">
            <w:pPr>
              <w:keepNext/>
              <w:spacing w:before="40" w:after="40" w:line="240" w:lineRule="auto"/>
              <w:jc w:val="both"/>
              <w:rPr>
                <w:sz w:val="18"/>
                <w:szCs w:val="18"/>
              </w:rPr>
            </w:pPr>
            <w:r w:rsidRPr="001871E4">
              <w:rPr>
                <w:sz w:val="18"/>
                <w:szCs w:val="18"/>
              </w:rPr>
              <w:t>E-mail</w:t>
            </w:r>
          </w:p>
        </w:tc>
        <w:tc>
          <w:tcPr>
            <w:tcW w:w="5812" w:type="dxa"/>
          </w:tcPr>
          <w:p w14:paraId="30A7F7D6" w14:textId="77777777" w:rsidR="00D24BF8" w:rsidRPr="001871E4" w:rsidRDefault="00D24BF8" w:rsidP="006C0F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D24BF8" w:rsidRPr="001871E4" w14:paraId="71BE3720"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22D4BC57" w14:textId="77777777" w:rsidR="00D24BF8" w:rsidRPr="001871E4" w:rsidRDefault="00D24BF8" w:rsidP="006C0F32">
            <w:pPr>
              <w:spacing w:before="40" w:after="40" w:line="240" w:lineRule="auto"/>
              <w:jc w:val="both"/>
              <w:rPr>
                <w:sz w:val="18"/>
                <w:szCs w:val="18"/>
              </w:rPr>
            </w:pPr>
            <w:r w:rsidRPr="001871E4">
              <w:rPr>
                <w:sz w:val="18"/>
                <w:szCs w:val="18"/>
              </w:rPr>
              <w:t>Telefon</w:t>
            </w:r>
          </w:p>
        </w:tc>
        <w:tc>
          <w:tcPr>
            <w:tcW w:w="5812" w:type="dxa"/>
          </w:tcPr>
          <w:p w14:paraId="564A0C14" w14:textId="77777777" w:rsidR="00D24BF8" w:rsidRPr="001871E4" w:rsidRDefault="00D24BF8" w:rsidP="006C0F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2955BAFE" w14:textId="77777777" w:rsidR="00D24BF8" w:rsidRDefault="00D24BF8" w:rsidP="00D24BF8">
      <w:pPr>
        <w:pStyle w:val="SoDTabulka"/>
      </w:pPr>
    </w:p>
    <w:p w14:paraId="58F35932" w14:textId="77777777" w:rsidR="00D24BF8" w:rsidRPr="007F1CD9" w:rsidRDefault="00D24BF8" w:rsidP="00D24BF8">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D24BF8" w:rsidRPr="007F1CD9" w14:paraId="72E251AD" w14:textId="77777777" w:rsidTr="006C0F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AB1B27A" w14:textId="77777777" w:rsidR="00D24BF8" w:rsidRPr="007F1CD9" w:rsidRDefault="00D24BF8" w:rsidP="006C0F32">
            <w:pPr>
              <w:keepNext/>
              <w:spacing w:before="40" w:after="40" w:line="240" w:lineRule="auto"/>
              <w:jc w:val="both"/>
              <w:rPr>
                <w:b/>
                <w:sz w:val="18"/>
                <w:szCs w:val="18"/>
              </w:rPr>
            </w:pPr>
            <w:r w:rsidRPr="007F1CD9">
              <w:rPr>
                <w:b/>
                <w:sz w:val="18"/>
                <w:szCs w:val="18"/>
              </w:rPr>
              <w:t>Jméno a příjmení</w:t>
            </w:r>
          </w:p>
        </w:tc>
        <w:tc>
          <w:tcPr>
            <w:tcW w:w="5733" w:type="dxa"/>
          </w:tcPr>
          <w:p w14:paraId="5E18A798" w14:textId="77777777" w:rsidR="00D24BF8" w:rsidRPr="007F1CD9" w:rsidRDefault="00D24BF8" w:rsidP="006C0F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D24BF8" w:rsidRPr="007F1CD9" w14:paraId="3BBFCF0C"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6F64436B" w14:textId="77777777" w:rsidR="00D24BF8" w:rsidRPr="007F1CD9" w:rsidRDefault="00D24BF8" w:rsidP="006C0F32">
            <w:pPr>
              <w:spacing w:before="40" w:after="40" w:line="240" w:lineRule="auto"/>
              <w:jc w:val="both"/>
              <w:rPr>
                <w:sz w:val="18"/>
                <w:szCs w:val="18"/>
                <w:lang w:eastAsia="en-US"/>
              </w:rPr>
            </w:pPr>
            <w:r w:rsidRPr="007F1CD9">
              <w:rPr>
                <w:sz w:val="18"/>
                <w:szCs w:val="18"/>
                <w:lang w:eastAsia="en-US"/>
              </w:rPr>
              <w:t>Adresa</w:t>
            </w:r>
          </w:p>
        </w:tc>
        <w:tc>
          <w:tcPr>
            <w:tcW w:w="5733" w:type="dxa"/>
          </w:tcPr>
          <w:p w14:paraId="747B5D86" w14:textId="77777777" w:rsidR="00D24BF8" w:rsidRPr="007F1CD9" w:rsidRDefault="00D24BF8" w:rsidP="006C0F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D24BF8" w:rsidRPr="007F1CD9" w14:paraId="40CB82C2"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4876D274" w14:textId="77777777" w:rsidR="00D24BF8" w:rsidRPr="007F1CD9" w:rsidRDefault="00D24BF8" w:rsidP="006C0F32">
            <w:pPr>
              <w:spacing w:before="40" w:after="40" w:line="240" w:lineRule="auto"/>
              <w:jc w:val="both"/>
              <w:rPr>
                <w:sz w:val="18"/>
                <w:szCs w:val="18"/>
                <w:lang w:eastAsia="en-US"/>
              </w:rPr>
            </w:pPr>
            <w:r w:rsidRPr="007F1CD9">
              <w:rPr>
                <w:sz w:val="18"/>
                <w:szCs w:val="18"/>
                <w:lang w:eastAsia="en-US"/>
              </w:rPr>
              <w:t>E-mail</w:t>
            </w:r>
          </w:p>
        </w:tc>
        <w:tc>
          <w:tcPr>
            <w:tcW w:w="5733" w:type="dxa"/>
          </w:tcPr>
          <w:p w14:paraId="117496D7" w14:textId="77777777" w:rsidR="00D24BF8" w:rsidRPr="007F1CD9" w:rsidRDefault="00D24BF8" w:rsidP="006C0F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D24BF8" w:rsidRPr="007F1CD9" w14:paraId="5A9AF7A3" w14:textId="77777777" w:rsidTr="006C0F32">
        <w:tc>
          <w:tcPr>
            <w:cnfStyle w:val="001000000000" w:firstRow="0" w:lastRow="0" w:firstColumn="1" w:lastColumn="0" w:oddVBand="0" w:evenVBand="0" w:oddHBand="0" w:evenHBand="0" w:firstRowFirstColumn="0" w:firstRowLastColumn="0" w:lastRowFirstColumn="0" w:lastRowLastColumn="0"/>
            <w:tcW w:w="3056" w:type="dxa"/>
          </w:tcPr>
          <w:p w14:paraId="5A641F59" w14:textId="77777777" w:rsidR="00D24BF8" w:rsidRPr="007F1CD9" w:rsidRDefault="00D24BF8" w:rsidP="006C0F32">
            <w:pPr>
              <w:spacing w:before="40" w:after="40" w:line="240" w:lineRule="auto"/>
              <w:jc w:val="both"/>
              <w:rPr>
                <w:sz w:val="18"/>
                <w:szCs w:val="18"/>
                <w:lang w:eastAsia="en-US"/>
              </w:rPr>
            </w:pPr>
            <w:r w:rsidRPr="007F1CD9">
              <w:rPr>
                <w:sz w:val="18"/>
                <w:szCs w:val="18"/>
                <w:lang w:eastAsia="en-US"/>
              </w:rPr>
              <w:t>Telefon</w:t>
            </w:r>
          </w:p>
        </w:tc>
        <w:tc>
          <w:tcPr>
            <w:tcW w:w="5733" w:type="dxa"/>
          </w:tcPr>
          <w:p w14:paraId="4E136F20" w14:textId="77777777" w:rsidR="00D24BF8" w:rsidRPr="007F1CD9" w:rsidRDefault="00D24BF8" w:rsidP="006C0F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24F8DE70" w14:textId="77777777" w:rsidR="00D24BF8" w:rsidRDefault="00D24BF8" w:rsidP="00D24BF8"/>
    <w:p w14:paraId="061B2054" w14:textId="77777777" w:rsidR="00210167" w:rsidRPr="002A1C1E" w:rsidRDefault="00210167" w:rsidP="00D24BF8">
      <w:pPr>
        <w:sectPr w:rsidR="00210167" w:rsidRPr="002A1C1E" w:rsidSect="00D24BF8">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Pr="00AB34E9" w:rsidRDefault="00DD598A" w:rsidP="00392910">
      <w:pPr>
        <w:pStyle w:val="SoDNadpisbezsl1"/>
      </w:pPr>
      <w:r w:rsidRPr="00AB34E9">
        <w:lastRenderedPageBreak/>
        <w:t>Příloha č. 8</w:t>
      </w:r>
    </w:p>
    <w:p w14:paraId="23E6C78B" w14:textId="25036C84" w:rsidR="00DD598A" w:rsidRDefault="00DD598A" w:rsidP="00DD598A">
      <w:pPr>
        <w:pStyle w:val="SoDNadpisbezsl1-2"/>
        <w:outlineLvl w:val="1"/>
      </w:pPr>
      <w:r w:rsidRPr="00AB34E9">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1858F372" w:rsidR="00392910" w:rsidRDefault="00392910" w:rsidP="00553701">
      <w:pPr>
        <w:pStyle w:val="SoDNadpisbezsl1-2"/>
        <w:outlineLvl w:val="1"/>
      </w:pPr>
      <w:r w:rsidRPr="00AB34E9">
        <w:t xml:space="preserve">Žádost o poskytnutí zálohové platby </w:t>
      </w:r>
    </w:p>
    <w:p w14:paraId="6735EEBC" w14:textId="77777777" w:rsidR="00392910" w:rsidRDefault="00392910" w:rsidP="00392910">
      <w:pPr>
        <w:pStyle w:val="SoDTextbezodsazen"/>
      </w:pPr>
    </w:p>
    <w:p w14:paraId="1B149BAF" w14:textId="2489167F" w:rsidR="00392910" w:rsidRDefault="00392910" w:rsidP="00392910">
      <w:pPr>
        <w:pStyle w:val="SoDTextbezodsazen"/>
      </w:pPr>
      <w:r>
        <w:t xml:space="preserve">V souladu s ustanovením </w:t>
      </w:r>
      <w:r w:rsidR="00AC08E2">
        <w:t>P</w:t>
      </w:r>
      <w:r>
        <w:t xml:space="preserve">od-článku 14.2 Smluvních podmínek ke Smlouvě o dílo na zhotovení stavby </w:t>
      </w:r>
      <w:r w:rsidR="005444EF" w:rsidRPr="005444EF">
        <w:t>„Modernizace traťového úseku Hradec Králové (mimo) - Týniště nad Orlicí (mimo)“ - ENERGETIKA</w:t>
      </w:r>
      <w:r>
        <w:t xml:space="preserve"> žádáme o poskytnutí zálohové platby na finanční plnění </w:t>
      </w:r>
      <w:r w:rsidR="00AC08E2">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545B4FB8" w:rsidR="00392910" w:rsidRDefault="00392910" w:rsidP="00392910">
      <w:pPr>
        <w:pStyle w:val="SoDTextbezodsazen"/>
      </w:pPr>
      <w:r>
        <w:t xml:space="preserve">Záloha bude využita na pokrytí nákladů stavebních prací a dodávek materiálů v </w:t>
      </w:r>
      <w:r w:rsidR="00AC08E2">
        <w:t xml:space="preserve">souladu </w:t>
      </w:r>
      <w:r>
        <w:t xml:space="preserve">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43AD50A3" w:rsidR="00553701" w:rsidRPr="00032791" w:rsidRDefault="00553701" w:rsidP="00553701">
      <w:pPr>
        <w:pStyle w:val="SoDNadpisbezsl1-2"/>
        <w:outlineLvl w:val="1"/>
      </w:pPr>
      <w:r w:rsidRPr="00032791">
        <w:t>BIM Protokol</w:t>
      </w:r>
      <w:r w:rsidR="00EB50D5" w:rsidRPr="00032791">
        <w:t xml:space="preserve"> </w:t>
      </w:r>
    </w:p>
    <w:p w14:paraId="7E510D1F" w14:textId="77777777" w:rsidR="00553701" w:rsidRDefault="00160F8A" w:rsidP="00553701">
      <w:r w:rsidRPr="00032791">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3"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3"/>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4E0E3723"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AC08E2">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126605C5"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AC08E2" w:rsidRPr="00192AD6">
              <w:rPr>
                <w:rFonts w:asciiTheme="minorHAnsi" w:hAnsiTheme="minorHAnsi"/>
                <w:noProof/>
              </w:rPr>
              <w:t>část</w:t>
            </w:r>
            <w:r w:rsidR="00AC08E2">
              <w:rPr>
                <w:rFonts w:asciiTheme="minorHAnsi" w:hAnsiTheme="minorHAnsi"/>
                <w:noProof/>
              </w:rPr>
              <w:t xml:space="preserve">ce </w:t>
            </w:r>
            <w:r w:rsidRPr="00192AD6">
              <w:rPr>
                <w:rFonts w:asciiTheme="minorHAnsi" w:hAnsiTheme="minorHAnsi"/>
                <w:noProof/>
              </w:rPr>
              <w:t>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4"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4"/>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6EF8180D"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AC08E2">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192F2E85" w14:textId="02459AE7" w:rsidR="00782BEA" w:rsidRDefault="00782BEA">
      <w:pPr>
        <w:spacing w:after="240" w:line="264" w:lineRule="auto"/>
        <w:rPr>
          <w:sz w:val="18"/>
          <w:szCs w:val="18"/>
        </w:rPr>
      </w:pPr>
      <w:r>
        <w:br w:type="page"/>
      </w:r>
    </w:p>
    <w:p w14:paraId="43544B7C" w14:textId="21BBF923" w:rsidR="00782BEA" w:rsidRDefault="00782BEA" w:rsidP="00392910">
      <w:pPr>
        <w:pStyle w:val="SoDTextbezodsazen"/>
      </w:pPr>
    </w:p>
    <w:p w14:paraId="0856EEC2" w14:textId="77777777" w:rsidR="00782BEA" w:rsidRPr="00032791" w:rsidRDefault="00782BEA" w:rsidP="00782BEA">
      <w:pPr>
        <w:pStyle w:val="SoDNadpisbezsl1"/>
      </w:pPr>
      <w:r w:rsidRPr="00032791">
        <w:t>Příloha č. 12</w:t>
      </w:r>
    </w:p>
    <w:p w14:paraId="25694CD9" w14:textId="52762AF6" w:rsidR="00782BEA" w:rsidRPr="00782BEA" w:rsidRDefault="00782BEA" w:rsidP="00782BEA">
      <w:pPr>
        <w:pStyle w:val="SoDTextbezodsazen"/>
        <w:rPr>
          <w:b/>
          <w:bCs/>
        </w:rPr>
      </w:pPr>
      <w:r w:rsidRPr="00032791">
        <w:rPr>
          <w:b/>
          <w:bCs/>
        </w:rPr>
        <w:t>NEOBSAZENO</w:t>
      </w:r>
    </w:p>
    <w:p w14:paraId="0A12361D" w14:textId="53B5E923" w:rsidR="00782BEA" w:rsidRPr="00782BEA" w:rsidRDefault="00782BEA" w:rsidP="00782BEA">
      <w:pPr>
        <w:pStyle w:val="SoDNadpisbezsl1-2"/>
        <w:outlineLvl w:val="1"/>
        <w:rPr>
          <w:b w:val="0"/>
          <w:bCs/>
          <w:highlight w:val="green"/>
        </w:rPr>
      </w:pPr>
    </w:p>
    <w:sectPr w:rsidR="00782BEA" w:rsidRPr="00782BE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02FCA" w14:textId="77777777" w:rsidR="00DD1377" w:rsidRDefault="00DD1377" w:rsidP="00962258">
      <w:pPr>
        <w:spacing w:after="0" w:line="240" w:lineRule="auto"/>
      </w:pPr>
      <w:r>
        <w:separator/>
      </w:r>
    </w:p>
  </w:endnote>
  <w:endnote w:type="continuationSeparator" w:id="0">
    <w:p w14:paraId="177C1117" w14:textId="77777777" w:rsidR="00DD1377" w:rsidRDefault="00DD137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60678DC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242DF249"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48E88EC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5798773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3C10A96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2F2F456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0911E38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4187C89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14D0EEC5"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3590B9F0" w:rsidR="00CC52D6" w:rsidRPr="007E0D11" w:rsidRDefault="00CC52D6" w:rsidP="00D453DF">
          <w:pPr>
            <w:pStyle w:val="SoDZpatvpravo"/>
            <w:rPr>
              <w:b/>
            </w:rPr>
          </w:pPr>
          <w:r w:rsidRPr="007E0D11">
            <w:rPr>
              <w:b/>
            </w:rPr>
            <w:t xml:space="preserve">Příloha </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6B959CE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5C06EE82"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70A67C05"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D24BF8" w:rsidRPr="003462EB" w14:paraId="2C26DA04" w14:textId="77777777" w:rsidTr="00D453DF">
      <w:tc>
        <w:tcPr>
          <w:tcW w:w="1021" w:type="dxa"/>
          <w:vAlign w:val="bottom"/>
        </w:tcPr>
        <w:p w14:paraId="1C47C7CB" w14:textId="7FC76953" w:rsidR="00D24BF8" w:rsidRPr="00B8518B" w:rsidRDefault="00D24BF8"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3</w:t>
          </w:r>
          <w:r>
            <w:rPr>
              <w:rStyle w:val="slostrnky"/>
            </w:rPr>
            <w:fldChar w:fldCharType="end"/>
          </w:r>
        </w:p>
      </w:tc>
      <w:tc>
        <w:tcPr>
          <w:tcW w:w="0" w:type="auto"/>
          <w:vAlign w:val="bottom"/>
        </w:tcPr>
        <w:p w14:paraId="08C87F35" w14:textId="77777777" w:rsidR="00D24BF8" w:rsidRPr="007E0D11" w:rsidRDefault="00D24BF8" w:rsidP="007E0D11">
          <w:pPr>
            <w:pStyle w:val="SoDZpatvlevo"/>
            <w:rPr>
              <w:b/>
            </w:rPr>
          </w:pPr>
          <w:r>
            <w:rPr>
              <w:b/>
            </w:rPr>
            <w:t>Příloha č. 2</w:t>
          </w:r>
        </w:p>
        <w:p w14:paraId="0EC4BA2C" w14:textId="77777777" w:rsidR="00D24BF8" w:rsidRPr="003462EB" w:rsidRDefault="00D24BF8" w:rsidP="007E0D11">
          <w:pPr>
            <w:pStyle w:val="SoDZpatvlevo"/>
          </w:pPr>
          <w:r>
            <w:t>Smlouva o dílo na Z</w:t>
          </w:r>
          <w:r w:rsidRPr="003462EB">
            <w:t xml:space="preserve">hotovení stavby </w:t>
          </w:r>
        </w:p>
      </w:tc>
    </w:tr>
  </w:tbl>
  <w:p w14:paraId="69868F7C" w14:textId="77777777" w:rsidR="00D24BF8" w:rsidRPr="00747C0A" w:rsidRDefault="00D24BF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D24BF8" w:rsidRPr="009E09BE" w14:paraId="082201AB" w14:textId="77777777" w:rsidTr="00D453DF">
      <w:tc>
        <w:tcPr>
          <w:tcW w:w="0" w:type="auto"/>
          <w:tcMar>
            <w:left w:w="0" w:type="dxa"/>
            <w:right w:w="0" w:type="dxa"/>
          </w:tcMar>
          <w:vAlign w:val="bottom"/>
        </w:tcPr>
        <w:p w14:paraId="087F5595" w14:textId="77777777" w:rsidR="00D24BF8" w:rsidRPr="007E0D11" w:rsidRDefault="00D24BF8" w:rsidP="00D453DF">
          <w:pPr>
            <w:pStyle w:val="SoDZpatvpravo"/>
            <w:rPr>
              <w:b/>
            </w:rPr>
          </w:pPr>
          <w:r w:rsidRPr="007E0D11">
            <w:rPr>
              <w:b/>
            </w:rPr>
            <w:t xml:space="preserve">Příloha č. </w:t>
          </w:r>
          <w:r>
            <w:rPr>
              <w:b/>
            </w:rPr>
            <w:t>2</w:t>
          </w:r>
        </w:p>
        <w:p w14:paraId="1802E310" w14:textId="77777777" w:rsidR="00D24BF8" w:rsidRPr="003462EB" w:rsidRDefault="00D24BF8"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41CD9D8D" w14:textId="78A8CA52" w:rsidR="00D24BF8" w:rsidRPr="009E09BE" w:rsidRDefault="00D24BF8"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3</w:t>
          </w:r>
          <w:r>
            <w:rPr>
              <w:rStyle w:val="slostrnky"/>
            </w:rPr>
            <w:fldChar w:fldCharType="end"/>
          </w:r>
        </w:p>
      </w:tc>
    </w:tr>
  </w:tbl>
  <w:p w14:paraId="1BA6AFA0" w14:textId="77777777" w:rsidR="00D24BF8" w:rsidRPr="00B8518B" w:rsidRDefault="00D24BF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39FE487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10167">
            <w:rPr>
              <w:rStyle w:val="slostrnky"/>
              <w:noProof/>
            </w:rPr>
            <w:t>2</w:t>
          </w:r>
          <w:r>
            <w:rPr>
              <w:rStyle w:val="slostrnky"/>
            </w:rPr>
            <w:fldChar w:fldCharType="end"/>
          </w:r>
        </w:p>
      </w:tc>
      <w:tc>
        <w:tcPr>
          <w:tcW w:w="0" w:type="auto"/>
          <w:vAlign w:val="bottom"/>
        </w:tcPr>
        <w:p w14:paraId="3021EB5B" w14:textId="5465C4A8" w:rsidR="00CC52D6" w:rsidRPr="007E0D11" w:rsidRDefault="00CC52D6" w:rsidP="007E0D11">
          <w:pPr>
            <w:pStyle w:val="SoDZpatvlevo"/>
            <w:rPr>
              <w:b/>
            </w:rPr>
          </w:pPr>
          <w:r>
            <w:rPr>
              <w:b/>
            </w:rPr>
            <w:t xml:space="preserve">Příloha č. </w:t>
          </w:r>
          <w:r w:rsidR="00DD6CC3">
            <w:rPr>
              <w:b/>
            </w:rPr>
            <w:t>2</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2289"/>
      <w:gridCol w:w="1021"/>
    </w:tblGrid>
    <w:tr w:rsidR="00CC52D6" w:rsidRPr="009E09BE" w14:paraId="3719DD93" w14:textId="77777777" w:rsidTr="00782BEA">
      <w:tc>
        <w:tcPr>
          <w:tcW w:w="2289" w:type="dxa"/>
          <w:tcMar>
            <w:left w:w="0" w:type="dxa"/>
            <w:right w:w="0" w:type="dxa"/>
          </w:tcMar>
          <w:vAlign w:val="bottom"/>
        </w:tcPr>
        <w:p w14:paraId="7E6D909E" w14:textId="5F89ACB2" w:rsidR="00782BEA" w:rsidRDefault="00782BEA" w:rsidP="00D453DF">
          <w:pPr>
            <w:pStyle w:val="SoDZpatvpravo"/>
            <w:rPr>
              <w:b/>
              <w:bCs/>
            </w:rPr>
          </w:pPr>
          <w:r w:rsidRPr="00782BEA">
            <w:rPr>
              <w:b/>
              <w:bCs/>
            </w:rPr>
            <w:t>Příloha</w:t>
          </w:r>
          <w:r>
            <w:rPr>
              <w:b/>
              <w:bCs/>
            </w:rPr>
            <w:t xml:space="preserve"> </w:t>
          </w:r>
        </w:p>
        <w:p w14:paraId="0004F7BA" w14:textId="1CBC49F2" w:rsidR="00782BEA" w:rsidRPr="00782BEA" w:rsidRDefault="00782BEA" w:rsidP="00D453DF">
          <w:pPr>
            <w:pStyle w:val="SoDZpatvpravo"/>
            <w:rPr>
              <w:b/>
              <w:bCs/>
            </w:rPr>
          </w:pPr>
          <w:r>
            <w:rPr>
              <w:b/>
              <w:bCs/>
            </w:rPr>
            <w:t xml:space="preserve">  </w:t>
          </w:r>
          <w:r w:rsidRPr="00782BEA">
            <w:rPr>
              <w:b/>
              <w:bCs/>
            </w:rPr>
            <w:t xml:space="preserve"> </w:t>
          </w:r>
        </w:p>
        <w:p w14:paraId="62B971A2" w14:textId="19161A8B"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589226E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1E08F0">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22402" w14:textId="77777777" w:rsidR="00DD1377" w:rsidRDefault="00DD1377" w:rsidP="00962258">
      <w:pPr>
        <w:spacing w:after="0" w:line="240" w:lineRule="auto"/>
      </w:pPr>
      <w:r>
        <w:separator/>
      </w:r>
    </w:p>
  </w:footnote>
  <w:footnote w:type="continuationSeparator" w:id="0">
    <w:p w14:paraId="5B705B0A" w14:textId="77777777" w:rsidR="00DD1377" w:rsidRDefault="00DD137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6673C6ED"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4ED81BDB"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3D610A62"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2A6D479D"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35B2E0F8"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8FB2477"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3953A559"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7B990B4E"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76C195B4"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5BD71CAC"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F13F628"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001ACC15"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3F082" w14:textId="77777777" w:rsidR="00D24BF8" w:rsidRPr="00D6163D" w:rsidRDefault="00D24BF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543B4033"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2E7832A2"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5ABA0C56"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53B17A9F"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1162"/>
        </w:tabs>
        <w:ind w:left="1162"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C50"/>
    <w:rsid w:val="00027CB4"/>
    <w:rsid w:val="00032791"/>
    <w:rsid w:val="00041EC8"/>
    <w:rsid w:val="00042130"/>
    <w:rsid w:val="000424C4"/>
    <w:rsid w:val="00047AA6"/>
    <w:rsid w:val="0006304F"/>
    <w:rsid w:val="0006588D"/>
    <w:rsid w:val="00065C54"/>
    <w:rsid w:val="00067A5E"/>
    <w:rsid w:val="00070482"/>
    <w:rsid w:val="000706BA"/>
    <w:rsid w:val="000719BB"/>
    <w:rsid w:val="00072A65"/>
    <w:rsid w:val="00072C1E"/>
    <w:rsid w:val="00073159"/>
    <w:rsid w:val="00076695"/>
    <w:rsid w:val="00077CE2"/>
    <w:rsid w:val="000803BD"/>
    <w:rsid w:val="00084A45"/>
    <w:rsid w:val="00084B86"/>
    <w:rsid w:val="000926CC"/>
    <w:rsid w:val="0009746C"/>
    <w:rsid w:val="000977AF"/>
    <w:rsid w:val="000A01E6"/>
    <w:rsid w:val="000A2358"/>
    <w:rsid w:val="000A239B"/>
    <w:rsid w:val="000A7A01"/>
    <w:rsid w:val="000A7E89"/>
    <w:rsid w:val="000B1818"/>
    <w:rsid w:val="000B4EB8"/>
    <w:rsid w:val="000B7E02"/>
    <w:rsid w:val="000C41F2"/>
    <w:rsid w:val="000C707C"/>
    <w:rsid w:val="000D1648"/>
    <w:rsid w:val="000D19CF"/>
    <w:rsid w:val="000D22C4"/>
    <w:rsid w:val="000D27D1"/>
    <w:rsid w:val="000D37E2"/>
    <w:rsid w:val="000D7AC8"/>
    <w:rsid w:val="000E03DC"/>
    <w:rsid w:val="000E08BF"/>
    <w:rsid w:val="000E1A7F"/>
    <w:rsid w:val="000E6F17"/>
    <w:rsid w:val="000F2094"/>
    <w:rsid w:val="000F4198"/>
    <w:rsid w:val="00112864"/>
    <w:rsid w:val="0011354D"/>
    <w:rsid w:val="00114472"/>
    <w:rsid w:val="00114988"/>
    <w:rsid w:val="00115069"/>
    <w:rsid w:val="001150F2"/>
    <w:rsid w:val="00122BF9"/>
    <w:rsid w:val="001231F7"/>
    <w:rsid w:val="00124654"/>
    <w:rsid w:val="00130E1B"/>
    <w:rsid w:val="00140E94"/>
    <w:rsid w:val="00143682"/>
    <w:rsid w:val="00143EC0"/>
    <w:rsid w:val="001442ED"/>
    <w:rsid w:val="0014540A"/>
    <w:rsid w:val="00145B09"/>
    <w:rsid w:val="00146B8C"/>
    <w:rsid w:val="001527C5"/>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0F4F"/>
    <w:rsid w:val="001D104D"/>
    <w:rsid w:val="001D7E1F"/>
    <w:rsid w:val="001E08F0"/>
    <w:rsid w:val="001E34A1"/>
    <w:rsid w:val="001E63D3"/>
    <w:rsid w:val="001E666D"/>
    <w:rsid w:val="001E678E"/>
    <w:rsid w:val="001F2502"/>
    <w:rsid w:val="001F5F37"/>
    <w:rsid w:val="001F62DE"/>
    <w:rsid w:val="002038D5"/>
    <w:rsid w:val="002045DD"/>
    <w:rsid w:val="002055CA"/>
    <w:rsid w:val="002071BB"/>
    <w:rsid w:val="002072FC"/>
    <w:rsid w:val="00207DF5"/>
    <w:rsid w:val="00210167"/>
    <w:rsid w:val="0021572B"/>
    <w:rsid w:val="00222886"/>
    <w:rsid w:val="00224437"/>
    <w:rsid w:val="00226EBB"/>
    <w:rsid w:val="00236F78"/>
    <w:rsid w:val="00240B81"/>
    <w:rsid w:val="00247D01"/>
    <w:rsid w:val="0025035E"/>
    <w:rsid w:val="00255B10"/>
    <w:rsid w:val="00255FB9"/>
    <w:rsid w:val="00261A5B"/>
    <w:rsid w:val="00262E5B"/>
    <w:rsid w:val="002653F5"/>
    <w:rsid w:val="0027055C"/>
    <w:rsid w:val="00274E67"/>
    <w:rsid w:val="00276AFE"/>
    <w:rsid w:val="00285CCC"/>
    <w:rsid w:val="00285D40"/>
    <w:rsid w:val="00286CB6"/>
    <w:rsid w:val="00286D4D"/>
    <w:rsid w:val="002879D0"/>
    <w:rsid w:val="0029704C"/>
    <w:rsid w:val="002A3B57"/>
    <w:rsid w:val="002A5EA8"/>
    <w:rsid w:val="002A63DF"/>
    <w:rsid w:val="002A7982"/>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2F5624"/>
    <w:rsid w:val="00300636"/>
    <w:rsid w:val="003119D1"/>
    <w:rsid w:val="00314507"/>
    <w:rsid w:val="00320DE8"/>
    <w:rsid w:val="00321875"/>
    <w:rsid w:val="00322D7A"/>
    <w:rsid w:val="0032324B"/>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152"/>
    <w:rsid w:val="003734E0"/>
    <w:rsid w:val="00374BDE"/>
    <w:rsid w:val="0037545D"/>
    <w:rsid w:val="0037731C"/>
    <w:rsid w:val="00377426"/>
    <w:rsid w:val="0038118A"/>
    <w:rsid w:val="0038199C"/>
    <w:rsid w:val="00381BF3"/>
    <w:rsid w:val="00390720"/>
    <w:rsid w:val="00392910"/>
    <w:rsid w:val="00392EB6"/>
    <w:rsid w:val="00394501"/>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78F3"/>
    <w:rsid w:val="00417618"/>
    <w:rsid w:val="00420831"/>
    <w:rsid w:val="00422E5B"/>
    <w:rsid w:val="004235F3"/>
    <w:rsid w:val="00427794"/>
    <w:rsid w:val="004328E4"/>
    <w:rsid w:val="00436C9E"/>
    <w:rsid w:val="004418D7"/>
    <w:rsid w:val="00441CFA"/>
    <w:rsid w:val="00442C8C"/>
    <w:rsid w:val="00443A0F"/>
    <w:rsid w:val="0044520E"/>
    <w:rsid w:val="00450F07"/>
    <w:rsid w:val="0045180B"/>
    <w:rsid w:val="0045182F"/>
    <w:rsid w:val="00453CD3"/>
    <w:rsid w:val="00460660"/>
    <w:rsid w:val="00464BA9"/>
    <w:rsid w:val="00470D99"/>
    <w:rsid w:val="00471403"/>
    <w:rsid w:val="00474F9B"/>
    <w:rsid w:val="004755EC"/>
    <w:rsid w:val="004763BB"/>
    <w:rsid w:val="00482CC4"/>
    <w:rsid w:val="00483969"/>
    <w:rsid w:val="00486107"/>
    <w:rsid w:val="00486B6E"/>
    <w:rsid w:val="0049117E"/>
    <w:rsid w:val="00491827"/>
    <w:rsid w:val="004943C9"/>
    <w:rsid w:val="004950A5"/>
    <w:rsid w:val="00495B1B"/>
    <w:rsid w:val="00497805"/>
    <w:rsid w:val="004A3456"/>
    <w:rsid w:val="004B2AA0"/>
    <w:rsid w:val="004B386F"/>
    <w:rsid w:val="004B419B"/>
    <w:rsid w:val="004B6353"/>
    <w:rsid w:val="004C0C24"/>
    <w:rsid w:val="004C0F01"/>
    <w:rsid w:val="004C285D"/>
    <w:rsid w:val="004C4399"/>
    <w:rsid w:val="004C4BF4"/>
    <w:rsid w:val="004C50E5"/>
    <w:rsid w:val="004C787C"/>
    <w:rsid w:val="004D09FB"/>
    <w:rsid w:val="004D0A0A"/>
    <w:rsid w:val="004D4291"/>
    <w:rsid w:val="004D62A4"/>
    <w:rsid w:val="004E5C0E"/>
    <w:rsid w:val="004E6233"/>
    <w:rsid w:val="004E660E"/>
    <w:rsid w:val="004E7A1F"/>
    <w:rsid w:val="004F4B9B"/>
    <w:rsid w:val="004F6BB8"/>
    <w:rsid w:val="00502690"/>
    <w:rsid w:val="00505D58"/>
    <w:rsid w:val="0050666E"/>
    <w:rsid w:val="00511513"/>
    <w:rsid w:val="00511AB9"/>
    <w:rsid w:val="00512C9D"/>
    <w:rsid w:val="005147AA"/>
    <w:rsid w:val="005163CE"/>
    <w:rsid w:val="0052017D"/>
    <w:rsid w:val="00523BB5"/>
    <w:rsid w:val="00523EA7"/>
    <w:rsid w:val="005276CF"/>
    <w:rsid w:val="00531807"/>
    <w:rsid w:val="00535F39"/>
    <w:rsid w:val="00536018"/>
    <w:rsid w:val="00537ACD"/>
    <w:rsid w:val="005406EB"/>
    <w:rsid w:val="005444EF"/>
    <w:rsid w:val="00544816"/>
    <w:rsid w:val="005456EC"/>
    <w:rsid w:val="00551AC3"/>
    <w:rsid w:val="005522DD"/>
    <w:rsid w:val="00553375"/>
    <w:rsid w:val="00553701"/>
    <w:rsid w:val="00555884"/>
    <w:rsid w:val="00556ED2"/>
    <w:rsid w:val="0056170F"/>
    <w:rsid w:val="005731AC"/>
    <w:rsid w:val="005736B7"/>
    <w:rsid w:val="00575026"/>
    <w:rsid w:val="005752BA"/>
    <w:rsid w:val="00575E5A"/>
    <w:rsid w:val="00580245"/>
    <w:rsid w:val="00582A82"/>
    <w:rsid w:val="0058370E"/>
    <w:rsid w:val="00586921"/>
    <w:rsid w:val="005919AD"/>
    <w:rsid w:val="005925DB"/>
    <w:rsid w:val="00593A7A"/>
    <w:rsid w:val="0059458D"/>
    <w:rsid w:val="005A05E8"/>
    <w:rsid w:val="005A1F44"/>
    <w:rsid w:val="005A74B9"/>
    <w:rsid w:val="005C06CE"/>
    <w:rsid w:val="005D13C5"/>
    <w:rsid w:val="005D198C"/>
    <w:rsid w:val="005D3C39"/>
    <w:rsid w:val="005D6794"/>
    <w:rsid w:val="005E280C"/>
    <w:rsid w:val="005E7125"/>
    <w:rsid w:val="005E7F36"/>
    <w:rsid w:val="005F431F"/>
    <w:rsid w:val="005F679F"/>
    <w:rsid w:val="00600ECE"/>
    <w:rsid w:val="00601A8C"/>
    <w:rsid w:val="006055BE"/>
    <w:rsid w:val="006060F8"/>
    <w:rsid w:val="0061068E"/>
    <w:rsid w:val="006115D3"/>
    <w:rsid w:val="00612DA7"/>
    <w:rsid w:val="00614427"/>
    <w:rsid w:val="00617AED"/>
    <w:rsid w:val="00617CE5"/>
    <w:rsid w:val="00625BCA"/>
    <w:rsid w:val="006338EC"/>
    <w:rsid w:val="006345E3"/>
    <w:rsid w:val="006346F9"/>
    <w:rsid w:val="00640FF2"/>
    <w:rsid w:val="00641A81"/>
    <w:rsid w:val="00641C4C"/>
    <w:rsid w:val="00641CF5"/>
    <w:rsid w:val="006420D8"/>
    <w:rsid w:val="00643300"/>
    <w:rsid w:val="006467C2"/>
    <w:rsid w:val="006544F8"/>
    <w:rsid w:val="006560FF"/>
    <w:rsid w:val="0065610E"/>
    <w:rsid w:val="00660AD3"/>
    <w:rsid w:val="006610C6"/>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0BB9"/>
    <w:rsid w:val="006E158D"/>
    <w:rsid w:val="006E1ABF"/>
    <w:rsid w:val="006E2D9B"/>
    <w:rsid w:val="006E314D"/>
    <w:rsid w:val="006E4AF0"/>
    <w:rsid w:val="006F2FF5"/>
    <w:rsid w:val="006F5E06"/>
    <w:rsid w:val="006F6D2E"/>
    <w:rsid w:val="00704D1E"/>
    <w:rsid w:val="007102D9"/>
    <w:rsid w:val="00710723"/>
    <w:rsid w:val="00713432"/>
    <w:rsid w:val="00713778"/>
    <w:rsid w:val="00713B0A"/>
    <w:rsid w:val="00713DAD"/>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27A2"/>
    <w:rsid w:val="007541A2"/>
    <w:rsid w:val="007541D7"/>
    <w:rsid w:val="00755739"/>
    <w:rsid w:val="00755818"/>
    <w:rsid w:val="00755AEB"/>
    <w:rsid w:val="007616C2"/>
    <w:rsid w:val="0076286B"/>
    <w:rsid w:val="00766169"/>
    <w:rsid w:val="00766846"/>
    <w:rsid w:val="00767399"/>
    <w:rsid w:val="0077070B"/>
    <w:rsid w:val="00775C5E"/>
    <w:rsid w:val="0077673A"/>
    <w:rsid w:val="007775FB"/>
    <w:rsid w:val="00780051"/>
    <w:rsid w:val="00782BEA"/>
    <w:rsid w:val="007846E1"/>
    <w:rsid w:val="007847D6"/>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C649D"/>
    <w:rsid w:val="007D0413"/>
    <w:rsid w:val="007D3C4F"/>
    <w:rsid w:val="007D4E78"/>
    <w:rsid w:val="007E0D11"/>
    <w:rsid w:val="007E4A6E"/>
    <w:rsid w:val="007E69F4"/>
    <w:rsid w:val="007E7840"/>
    <w:rsid w:val="007F06FC"/>
    <w:rsid w:val="007F1CD9"/>
    <w:rsid w:val="007F56A7"/>
    <w:rsid w:val="007F7D87"/>
    <w:rsid w:val="007F7DB2"/>
    <w:rsid w:val="00800446"/>
    <w:rsid w:val="00800851"/>
    <w:rsid w:val="00802774"/>
    <w:rsid w:val="008041BA"/>
    <w:rsid w:val="00804D90"/>
    <w:rsid w:val="00804DEE"/>
    <w:rsid w:val="008060D6"/>
    <w:rsid w:val="00807DD0"/>
    <w:rsid w:val="00810FC8"/>
    <w:rsid w:val="00811322"/>
    <w:rsid w:val="008156D5"/>
    <w:rsid w:val="00821D01"/>
    <w:rsid w:val="00826B7B"/>
    <w:rsid w:val="00826C55"/>
    <w:rsid w:val="00831B73"/>
    <w:rsid w:val="00832B7C"/>
    <w:rsid w:val="0083320B"/>
    <w:rsid w:val="008377FF"/>
    <w:rsid w:val="00845655"/>
    <w:rsid w:val="0084659A"/>
    <w:rsid w:val="00846789"/>
    <w:rsid w:val="0085243A"/>
    <w:rsid w:val="00856160"/>
    <w:rsid w:val="008602A6"/>
    <w:rsid w:val="008624E0"/>
    <w:rsid w:val="00866994"/>
    <w:rsid w:val="00867ED8"/>
    <w:rsid w:val="008708A5"/>
    <w:rsid w:val="00874C16"/>
    <w:rsid w:val="008774BC"/>
    <w:rsid w:val="008815C8"/>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4753"/>
    <w:rsid w:val="008C50F3"/>
    <w:rsid w:val="008C5D8F"/>
    <w:rsid w:val="008C7EFE"/>
    <w:rsid w:val="008D03B9"/>
    <w:rsid w:val="008D16C8"/>
    <w:rsid w:val="008D246B"/>
    <w:rsid w:val="008D30C7"/>
    <w:rsid w:val="008D7DC8"/>
    <w:rsid w:val="008E2A50"/>
    <w:rsid w:val="008E40F0"/>
    <w:rsid w:val="008E62DB"/>
    <w:rsid w:val="008E6365"/>
    <w:rsid w:val="008F18D6"/>
    <w:rsid w:val="008F2C9B"/>
    <w:rsid w:val="008F6118"/>
    <w:rsid w:val="008F797B"/>
    <w:rsid w:val="00900D26"/>
    <w:rsid w:val="00900E8B"/>
    <w:rsid w:val="00901D57"/>
    <w:rsid w:val="00904780"/>
    <w:rsid w:val="00904C03"/>
    <w:rsid w:val="0090635B"/>
    <w:rsid w:val="00911A90"/>
    <w:rsid w:val="00912C9E"/>
    <w:rsid w:val="009178EF"/>
    <w:rsid w:val="00920D7C"/>
    <w:rsid w:val="009210FA"/>
    <w:rsid w:val="009216BE"/>
    <w:rsid w:val="00922385"/>
    <w:rsid w:val="009223DF"/>
    <w:rsid w:val="009310F3"/>
    <w:rsid w:val="00936091"/>
    <w:rsid w:val="00940D8A"/>
    <w:rsid w:val="009506D3"/>
    <w:rsid w:val="00952521"/>
    <w:rsid w:val="00955569"/>
    <w:rsid w:val="00956D52"/>
    <w:rsid w:val="009573FC"/>
    <w:rsid w:val="00957430"/>
    <w:rsid w:val="00960EAA"/>
    <w:rsid w:val="00962258"/>
    <w:rsid w:val="009678B7"/>
    <w:rsid w:val="00973C20"/>
    <w:rsid w:val="0098223D"/>
    <w:rsid w:val="0098705D"/>
    <w:rsid w:val="00992D9C"/>
    <w:rsid w:val="00994A66"/>
    <w:rsid w:val="00996CB8"/>
    <w:rsid w:val="009977AD"/>
    <w:rsid w:val="009A138C"/>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D312C"/>
    <w:rsid w:val="009E07F4"/>
    <w:rsid w:val="009E0AF6"/>
    <w:rsid w:val="009E1999"/>
    <w:rsid w:val="009E20FE"/>
    <w:rsid w:val="009E5D23"/>
    <w:rsid w:val="009E7E41"/>
    <w:rsid w:val="009F01A1"/>
    <w:rsid w:val="009F0867"/>
    <w:rsid w:val="009F309B"/>
    <w:rsid w:val="009F392E"/>
    <w:rsid w:val="009F4DE6"/>
    <w:rsid w:val="009F53C5"/>
    <w:rsid w:val="009F638B"/>
    <w:rsid w:val="009F77F4"/>
    <w:rsid w:val="00A03C22"/>
    <w:rsid w:val="00A05614"/>
    <w:rsid w:val="00A0740E"/>
    <w:rsid w:val="00A07BA3"/>
    <w:rsid w:val="00A11A87"/>
    <w:rsid w:val="00A15423"/>
    <w:rsid w:val="00A217A8"/>
    <w:rsid w:val="00A21A01"/>
    <w:rsid w:val="00A23BFE"/>
    <w:rsid w:val="00A246E5"/>
    <w:rsid w:val="00A25CD0"/>
    <w:rsid w:val="00A27974"/>
    <w:rsid w:val="00A32963"/>
    <w:rsid w:val="00A351B7"/>
    <w:rsid w:val="00A37628"/>
    <w:rsid w:val="00A40BE3"/>
    <w:rsid w:val="00A44409"/>
    <w:rsid w:val="00A4551B"/>
    <w:rsid w:val="00A4555D"/>
    <w:rsid w:val="00A50641"/>
    <w:rsid w:val="00A52069"/>
    <w:rsid w:val="00A530BF"/>
    <w:rsid w:val="00A54906"/>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A7C13"/>
    <w:rsid w:val="00AB1577"/>
    <w:rsid w:val="00AB24BD"/>
    <w:rsid w:val="00AB34E9"/>
    <w:rsid w:val="00AB5342"/>
    <w:rsid w:val="00AC08E2"/>
    <w:rsid w:val="00AC0ADE"/>
    <w:rsid w:val="00AC2EDB"/>
    <w:rsid w:val="00AC383E"/>
    <w:rsid w:val="00AC41C6"/>
    <w:rsid w:val="00AD056F"/>
    <w:rsid w:val="00AD075C"/>
    <w:rsid w:val="00AD0C7B"/>
    <w:rsid w:val="00AD1E62"/>
    <w:rsid w:val="00AD2847"/>
    <w:rsid w:val="00AD3CAE"/>
    <w:rsid w:val="00AD57AF"/>
    <w:rsid w:val="00AD5F1A"/>
    <w:rsid w:val="00AD6731"/>
    <w:rsid w:val="00AF296D"/>
    <w:rsid w:val="00AF4837"/>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0B3C"/>
    <w:rsid w:val="00B3273A"/>
    <w:rsid w:val="00B33E3A"/>
    <w:rsid w:val="00B33EDC"/>
    <w:rsid w:val="00B366B8"/>
    <w:rsid w:val="00B42F40"/>
    <w:rsid w:val="00B44265"/>
    <w:rsid w:val="00B51939"/>
    <w:rsid w:val="00B51CA8"/>
    <w:rsid w:val="00B51E27"/>
    <w:rsid w:val="00B527AD"/>
    <w:rsid w:val="00B5431A"/>
    <w:rsid w:val="00B626BC"/>
    <w:rsid w:val="00B66EEF"/>
    <w:rsid w:val="00B7120A"/>
    <w:rsid w:val="00B74EDE"/>
    <w:rsid w:val="00B7566F"/>
    <w:rsid w:val="00B75EE1"/>
    <w:rsid w:val="00B76BCF"/>
    <w:rsid w:val="00B77481"/>
    <w:rsid w:val="00B77506"/>
    <w:rsid w:val="00B84CEE"/>
    <w:rsid w:val="00B8518B"/>
    <w:rsid w:val="00B854D6"/>
    <w:rsid w:val="00B9342A"/>
    <w:rsid w:val="00B93532"/>
    <w:rsid w:val="00B94303"/>
    <w:rsid w:val="00B9726B"/>
    <w:rsid w:val="00B97CC3"/>
    <w:rsid w:val="00BA1285"/>
    <w:rsid w:val="00BA22AA"/>
    <w:rsid w:val="00BA63C7"/>
    <w:rsid w:val="00BB418D"/>
    <w:rsid w:val="00BB6108"/>
    <w:rsid w:val="00BC06C4"/>
    <w:rsid w:val="00BD257F"/>
    <w:rsid w:val="00BD3571"/>
    <w:rsid w:val="00BD4DFC"/>
    <w:rsid w:val="00BD5DE9"/>
    <w:rsid w:val="00BD7E32"/>
    <w:rsid w:val="00BD7E91"/>
    <w:rsid w:val="00BD7F0D"/>
    <w:rsid w:val="00BE21C8"/>
    <w:rsid w:val="00BE7898"/>
    <w:rsid w:val="00BF204D"/>
    <w:rsid w:val="00C01964"/>
    <w:rsid w:val="00C02D0A"/>
    <w:rsid w:val="00C03A6E"/>
    <w:rsid w:val="00C129C7"/>
    <w:rsid w:val="00C145C0"/>
    <w:rsid w:val="00C153D5"/>
    <w:rsid w:val="00C226C0"/>
    <w:rsid w:val="00C237F5"/>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CF4756"/>
    <w:rsid w:val="00D034A0"/>
    <w:rsid w:val="00D0554F"/>
    <w:rsid w:val="00D076FA"/>
    <w:rsid w:val="00D12FC9"/>
    <w:rsid w:val="00D16368"/>
    <w:rsid w:val="00D20BF2"/>
    <w:rsid w:val="00D21061"/>
    <w:rsid w:val="00D24978"/>
    <w:rsid w:val="00D24BF8"/>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6567"/>
    <w:rsid w:val="00D679BF"/>
    <w:rsid w:val="00D706E2"/>
    <w:rsid w:val="00D831A3"/>
    <w:rsid w:val="00D843CA"/>
    <w:rsid w:val="00D97BE3"/>
    <w:rsid w:val="00DA3711"/>
    <w:rsid w:val="00DA5988"/>
    <w:rsid w:val="00DA6FFE"/>
    <w:rsid w:val="00DA734B"/>
    <w:rsid w:val="00DB530D"/>
    <w:rsid w:val="00DC231B"/>
    <w:rsid w:val="00DC6C42"/>
    <w:rsid w:val="00DD1377"/>
    <w:rsid w:val="00DD39AF"/>
    <w:rsid w:val="00DD46F3"/>
    <w:rsid w:val="00DD598A"/>
    <w:rsid w:val="00DD672C"/>
    <w:rsid w:val="00DD6CC3"/>
    <w:rsid w:val="00DE17BB"/>
    <w:rsid w:val="00DE1AA1"/>
    <w:rsid w:val="00DE4D36"/>
    <w:rsid w:val="00DE56F2"/>
    <w:rsid w:val="00DF116D"/>
    <w:rsid w:val="00DF4286"/>
    <w:rsid w:val="00DF7C76"/>
    <w:rsid w:val="00E01B8F"/>
    <w:rsid w:val="00E10A24"/>
    <w:rsid w:val="00E1128C"/>
    <w:rsid w:val="00E130DF"/>
    <w:rsid w:val="00E16E1C"/>
    <w:rsid w:val="00E16FF7"/>
    <w:rsid w:val="00E17A41"/>
    <w:rsid w:val="00E25420"/>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40D1"/>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E7D73"/>
    <w:rsid w:val="00EF2D12"/>
    <w:rsid w:val="00EF47CC"/>
    <w:rsid w:val="00EF7106"/>
    <w:rsid w:val="00F016C7"/>
    <w:rsid w:val="00F02884"/>
    <w:rsid w:val="00F03D39"/>
    <w:rsid w:val="00F04316"/>
    <w:rsid w:val="00F10A41"/>
    <w:rsid w:val="00F12DEC"/>
    <w:rsid w:val="00F1715C"/>
    <w:rsid w:val="00F228EB"/>
    <w:rsid w:val="00F22B17"/>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73B01"/>
    <w:rsid w:val="00F762A8"/>
    <w:rsid w:val="00F76EAF"/>
    <w:rsid w:val="00F82559"/>
    <w:rsid w:val="00F8259A"/>
    <w:rsid w:val="00F86BA6"/>
    <w:rsid w:val="00F86F38"/>
    <w:rsid w:val="00F91C8C"/>
    <w:rsid w:val="00F95FBD"/>
    <w:rsid w:val="00FA237E"/>
    <w:rsid w:val="00FA2EAA"/>
    <w:rsid w:val="00FA4903"/>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CD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1162"/>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ovn">
    <w:name w:val="_Text_bez_číslování"/>
    <w:basedOn w:val="Normln"/>
    <w:link w:val="TextbezslovnChar"/>
    <w:qFormat/>
    <w:rsid w:val="00E25420"/>
    <w:pPr>
      <w:spacing w:after="120" w:line="264" w:lineRule="auto"/>
      <w:ind w:left="737"/>
      <w:jc w:val="both"/>
    </w:pPr>
    <w:rPr>
      <w:rFonts w:asciiTheme="minorHAnsi" w:hAnsiTheme="minorHAnsi"/>
      <w:sz w:val="18"/>
      <w:szCs w:val="18"/>
    </w:rPr>
  </w:style>
  <w:style w:type="character" w:customStyle="1" w:styleId="TextbezslovnChar">
    <w:name w:val="_Text_bez_číslování Char"/>
    <w:basedOn w:val="Standardnpsmoodstavce"/>
    <w:link w:val="Textbezslovn"/>
    <w:rsid w:val="00E25420"/>
  </w:style>
  <w:style w:type="paragraph" w:customStyle="1" w:styleId="Titul2">
    <w:name w:val="_Titul_2"/>
    <w:basedOn w:val="Normln"/>
    <w:qFormat/>
    <w:rsid w:val="000A239B"/>
    <w:pPr>
      <w:tabs>
        <w:tab w:val="left" w:pos="6796"/>
      </w:tabs>
      <w:spacing w:after="240" w:line="264" w:lineRule="auto"/>
    </w:pPr>
    <w:rPr>
      <w:rFonts w:asciiTheme="minorHAnsi" w:hAnsiTheme="minorHAnsi"/>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0" Type="http://schemas.openxmlformats.org/officeDocument/2006/relationships/footer" Target="footer4.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35</Pages>
  <Words>5323</Words>
  <Characters>31411</Characters>
  <Application>Microsoft Office Word</Application>
  <DocSecurity>0</DocSecurity>
  <Lines>261</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Jungová Kateřina</cp:lastModifiedBy>
  <cp:revision>5</cp:revision>
  <cp:lastPrinted>2023-03-22T12:55:00Z</cp:lastPrinted>
  <dcterms:created xsi:type="dcterms:W3CDTF">2026-07-20T08:35:00Z</dcterms:created>
  <dcterms:modified xsi:type="dcterms:W3CDTF">2026-08-18T05:11:00Z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ClassificationContentMarkingHeaderShapeIds">
    <vt:lpwstr>95b3596</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